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header3.xml" ContentType="application/vnd.openxmlformats-officedocument.wordprocessingml.header+xml"/>
  <Override PartName="/word/footer4.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5.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glossary/document.xml" ContentType="application/vnd.openxmlformats-officedocument.wordprocessingml.document.glossary+xml"/>
  <Override PartName="/word/glossary/settings.xml" ContentType="application/vnd.openxmlformats-officedocument.wordprocessingml.settings+xml"/>
  <Override PartName="/docProps/custom.xml" ContentType="application/vnd.openxmlformats-officedocument.custom-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word/glossary/fontTable.xml" ContentType="application/vnd.openxmlformats-officedocument.wordprocessingml.fontTable+xml"/>
  <Override PartName="/customXml/itemProps5.xml" ContentType="application/vnd.openxmlformats-officedocument.customXmlProperties+xml"/>
  <Override PartName="/customXml/itemProps4.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glossary/webSettings.xml" ContentType="application/vnd.openxmlformats-officedocument.wordprocessingml.webSettings+xml"/>
  <Override PartName="/word/glossary/stylesWithEffects.xml" ContentType="application/vnd.ms-word.stylesWithEffects+xml"/>
  <Override PartName="/word/glossary/styles.xml" ContentType="application/vnd.openxmlformats-officedocument.wordprocessingml.styles+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customXml/itemProps6.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E5DE621" w14:textId="23349B6A" w:rsidR="00A712C5" w:rsidRDefault="00C20800" w:rsidP="00743F67">
      <w:pPr>
        <w:pStyle w:val="TitleCover"/>
      </w:pPr>
      <w:sdt>
        <w:sdtPr>
          <w:alias w:val="Product"/>
          <w:tag w:val="j7e7b800099f4ad4b7003f2a6724bc88"/>
          <w:id w:val="-497268334"/>
          <w:lock w:val="contentLocked"/>
          <w:placeholder>
            <w:docPart w:val="AA4A7D477CC74B1A9DFDF33DAC7EBF77"/>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3FD98AD9-FADC-445D-B2A9-952AEB4762AD}"/>
          <w:text w:multiLine="1"/>
        </w:sdtPr>
        <w:sdtEndPr/>
        <w:sdtContent>
          <w:r w:rsidR="00FC33CC">
            <w:t>P2 Explorer</w:t>
          </w:r>
        </w:sdtContent>
      </w:sdt>
      <w:r w:rsidR="00521C41">
        <w:t xml:space="preserve"> </w:t>
      </w:r>
      <w:sdt>
        <w:sdtPr>
          <w:alias w:val="Software Version"/>
          <w:tag w:val="Software_x0020_Version"/>
          <w:id w:val="1527293049"/>
          <w:placeholder>
            <w:docPart w:val="8D5FE59AC01045A48505A03EF7426DFD"/>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Software_x0020_Version[1]" w:storeItemID="{3FD98AD9-FADC-445D-B2A9-952AEB4762AD}"/>
          <w:text/>
        </w:sdtPr>
        <w:sdtEndPr/>
        <w:sdtContent>
          <w:r w:rsidR="00FC33CC">
            <w:t>4.0.0</w:t>
          </w:r>
        </w:sdtContent>
      </w:sdt>
    </w:p>
    <w:p w14:paraId="2E5DE622" w14:textId="0A73EF94" w:rsidR="00743F67" w:rsidRDefault="001947EB" w:rsidP="00743F67">
      <w:pPr>
        <w:pStyle w:val="Title"/>
      </w:pPr>
      <w:r>
        <w:t>Release Notes</w:t>
      </w:r>
    </w:p>
    <w:p w14:paraId="2E5DE623" w14:textId="77777777" w:rsidR="00935FE1" w:rsidRPr="004B612B" w:rsidRDefault="00935FE1" w:rsidP="00935FE1">
      <w:pPr>
        <w:pStyle w:val="Disclaimer"/>
      </w:pPr>
    </w:p>
    <w:p w14:paraId="2E5DE624" w14:textId="77777777" w:rsidR="00935FE1" w:rsidRPr="004B612B" w:rsidRDefault="00935FE1" w:rsidP="00935FE1">
      <w:pPr>
        <w:pStyle w:val="Disclaimer"/>
      </w:pPr>
    </w:p>
    <w:p w14:paraId="2E5DE625" w14:textId="77777777" w:rsidR="00935FE1" w:rsidRPr="004B612B" w:rsidRDefault="00935FE1" w:rsidP="00935FE1">
      <w:pPr>
        <w:pStyle w:val="Disclaimer"/>
      </w:pPr>
    </w:p>
    <w:p w14:paraId="2E5DE626" w14:textId="77777777" w:rsidR="00935FE1" w:rsidRPr="004B612B" w:rsidRDefault="00935FE1" w:rsidP="00935FE1">
      <w:pPr>
        <w:pStyle w:val="Disclaimer"/>
      </w:pPr>
    </w:p>
    <w:p w14:paraId="2E5DE627" w14:textId="77777777" w:rsidR="00935FE1" w:rsidRPr="004B612B" w:rsidRDefault="00935FE1" w:rsidP="00935FE1">
      <w:pPr>
        <w:pStyle w:val="Disclaimer"/>
      </w:pPr>
    </w:p>
    <w:p w14:paraId="2E5DE628" w14:textId="77777777" w:rsidR="00935FE1" w:rsidRPr="004B612B" w:rsidRDefault="00935FE1" w:rsidP="00935FE1">
      <w:pPr>
        <w:pStyle w:val="Disclaimer"/>
      </w:pPr>
    </w:p>
    <w:p w14:paraId="2E5DE629" w14:textId="77777777" w:rsidR="00935FE1" w:rsidRPr="004B612B" w:rsidRDefault="00935FE1" w:rsidP="00935FE1">
      <w:pPr>
        <w:pStyle w:val="Disclaimer"/>
      </w:pPr>
    </w:p>
    <w:p w14:paraId="2E5DE62A" w14:textId="77777777" w:rsidR="00935FE1" w:rsidRPr="004B612B" w:rsidRDefault="00935FE1" w:rsidP="00935FE1">
      <w:pPr>
        <w:pStyle w:val="Disclaimer"/>
      </w:pPr>
    </w:p>
    <w:p w14:paraId="2E5DE62B" w14:textId="77777777" w:rsidR="00935FE1" w:rsidRPr="004B612B" w:rsidRDefault="00935FE1" w:rsidP="00935FE1">
      <w:pPr>
        <w:pStyle w:val="Disclaimer"/>
      </w:pPr>
    </w:p>
    <w:p w14:paraId="2E5DE62C" w14:textId="77777777" w:rsidR="00935FE1" w:rsidRPr="004B612B" w:rsidRDefault="00935FE1" w:rsidP="00935FE1">
      <w:pPr>
        <w:pStyle w:val="Disclaimer"/>
      </w:pPr>
    </w:p>
    <w:p w14:paraId="2E5DE62D" w14:textId="77777777" w:rsidR="00935FE1" w:rsidRPr="004B612B" w:rsidRDefault="00935FE1" w:rsidP="00935FE1">
      <w:pPr>
        <w:pStyle w:val="Disclaimer"/>
      </w:pPr>
    </w:p>
    <w:p w14:paraId="2E5DE62E" w14:textId="226D0194" w:rsidR="00935FE1" w:rsidRPr="003E71ED" w:rsidRDefault="00935FE1" w:rsidP="00935FE1">
      <w:pPr>
        <w:pStyle w:val="Disclaimer"/>
      </w:pPr>
      <w:r w:rsidRPr="003E71ED">
        <w:t xml:space="preserve">Doc No. </w:t>
      </w:r>
      <w:sdt>
        <w:sdtPr>
          <w:alias w:val="Document ID Value"/>
          <w:tag w:val="_dlc_DocId"/>
          <w:id w:val="243839793"/>
          <w:placeholder>
            <w:docPart w:val="50AF056C0DC5400C9C6E71EBA0F00FCF"/>
          </w:placeholder>
          <w:dataBinding w:prefixMappings="xmlns:ns0='http://schemas.microsoft.com/office/2006/metadata/properties' xmlns:ns1='http://www.w3.org/2001/XMLSchema-instance' xmlns:ns2='http://schemas.microsoft.com/office/infopath/2007/PartnerControls' xmlns:ns3='http://schemas.microsoft.com/sharepoint/v3' xmlns:ns4='123014a7-a100-4d54-b927-1560aa753183' xmlns:ns5='6d1a5804-6b29-4f7b-a452-2e11798e4cf4' " w:xpath="/ns0:properties[1]/documentManagement[1]/ns4:_dlc_DocId[1]" w:storeItemID="{3FD98AD9-FADC-445D-B2A9-952AEB4762AD}"/>
          <w:text/>
        </w:sdtPr>
        <w:sdtEndPr/>
        <w:sdtContent>
          <w:r w:rsidR="00CF63E0">
            <w:t>ISSDOC-4-363</w:t>
          </w:r>
        </w:sdtContent>
      </w:sdt>
      <w:r w:rsidRPr="003E71ED">
        <w:t xml:space="preserve"> Rev </w:t>
      </w:r>
      <w:sdt>
        <w:sdtPr>
          <w:alias w:val="Current Version"/>
          <w:tag w:val="Current_x0020_Version"/>
          <w:id w:val="-1864127193"/>
          <w:placeholder>
            <w:docPart w:val="DE80D427A29B4B9E996B7955E9C75AF9"/>
          </w:placeholder>
          <w:showingPlcHd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6d1a5804-6b29-4f7b-a452-2e11798e4cf4' " w:xpath="/ns0:properties[1]/documentManagement[1]/ns3:Current_x0020_Version[1]" w:storeItemID="{3FD98AD9-FADC-445D-B2A9-952AEB4762AD}"/>
          <w:text/>
        </w:sdtPr>
        <w:sdtEndPr/>
        <w:sdtContent>
          <w:r w:rsidRPr="003E71ED">
            <w:t>[Current Version]</w:t>
          </w:r>
        </w:sdtContent>
      </w:sdt>
    </w:p>
    <w:p w14:paraId="2E5DE62F" w14:textId="3EC31945" w:rsidR="00935FE1" w:rsidRPr="003E71ED" w:rsidRDefault="00C20800" w:rsidP="00935FE1">
      <w:pPr>
        <w:pStyle w:val="Disclaimer"/>
      </w:pPr>
      <w:sdt>
        <w:sdtPr>
          <w:alias w:val="Issue Date"/>
          <w:tag w:val="Issue_x0020_Date"/>
          <w:id w:val="797178833"/>
          <w:placeholder>
            <w:docPart w:val="29856E8BD6844F8B8F80FAAF7B800C82"/>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6d1a5804-6b29-4f7b-a452-2e11798e4cf4' " w:xpath="/ns0:properties[1]/documentManagement[1]/ns3:Issue_x0020_Date[1]" w:storeItemID="{3FD98AD9-FADC-445D-B2A9-952AEB4762AD}"/>
          <w:date w:fullDate="2014-09-01T00:00:00Z">
            <w:dateFormat w:val="dd-MMMM-yyyy"/>
            <w:lid w:val="en-AU"/>
            <w:storeMappedDataAs w:val="dateTime"/>
            <w:calendar w:val="gregorian"/>
          </w:date>
        </w:sdtPr>
        <w:sdtEndPr/>
        <w:sdtContent>
          <w:r w:rsidR="00FC33CC">
            <w:t>01-September-2014</w:t>
          </w:r>
        </w:sdtContent>
      </w:sdt>
    </w:p>
    <w:p w14:paraId="2E5DE630" w14:textId="77777777" w:rsidR="00935FE1" w:rsidRPr="004B612B" w:rsidRDefault="00935FE1" w:rsidP="00935FE1">
      <w:pPr>
        <w:pStyle w:val="Disclaimer"/>
      </w:pPr>
    </w:p>
    <w:p w14:paraId="2E5DE631" w14:textId="28077944" w:rsidR="00001750" w:rsidRDefault="00935FE1" w:rsidP="00935FE1">
      <w:pPr>
        <w:pStyle w:val="Disclaimer"/>
        <w:sectPr w:rsidR="00001750" w:rsidSect="00BC6461">
          <w:headerReference w:type="even" r:id="rId13"/>
          <w:headerReference w:type="default" r:id="rId14"/>
          <w:footerReference w:type="even" r:id="rId15"/>
          <w:footerReference w:type="default" r:id="rId16"/>
          <w:headerReference w:type="first" r:id="rId17"/>
          <w:footerReference w:type="first" r:id="rId18"/>
          <w:pgSz w:w="11906" w:h="16838" w:code="9"/>
          <w:pgMar w:top="1418" w:right="1418" w:bottom="1418" w:left="1418" w:header="567" w:footer="567" w:gutter="0"/>
          <w:cols w:space="708"/>
          <w:titlePg/>
          <w:docGrid w:linePitch="360"/>
        </w:sectPr>
      </w:pPr>
      <w:r w:rsidRPr="003E71ED">
        <w:t xml:space="preserve">This work contains valuable and proprietary information. Disclosure, use or reproduction of this material outside </w:t>
      </w:r>
      <w:sdt>
        <w:sdtPr>
          <w:alias w:val="Company"/>
          <w:tag w:val=""/>
          <w:id w:val="-1569265768"/>
          <w:placeholder>
            <w:docPart w:val="264A7D99E3A7407988FC665A39FA08E6"/>
          </w:placeholder>
          <w:dataBinding w:prefixMappings="xmlns:ns0='http://schemas.openxmlformats.org/officeDocument/2006/extended-properties' " w:xpath="/ns0:Properties[1]/ns0:Company[1]" w:storeItemID="{6668398D-A668-4E3E-A5EB-62B293D839F1}"/>
          <w:text/>
        </w:sdtPr>
        <w:sdtEndPr/>
        <w:sdtContent>
          <w:r w:rsidR="00BE69C6">
            <w:t>P2</w:t>
          </w:r>
        </w:sdtContent>
      </w:sdt>
      <w:r w:rsidRPr="003E71ED">
        <w:t xml:space="preserve"> is prohibited except where authorised in writing by </w:t>
      </w:r>
      <w:sdt>
        <w:sdtPr>
          <w:alias w:val="Company"/>
          <w:tag w:val=""/>
          <w:id w:val="-285280981"/>
          <w:placeholder>
            <w:docPart w:val="D7890F819EE54121B8F814A5B5713325"/>
          </w:placeholder>
          <w:dataBinding w:prefixMappings="xmlns:ns0='http://schemas.openxmlformats.org/officeDocument/2006/extended-properties' " w:xpath="/ns0:Properties[1]/ns0:Company[1]" w:storeItemID="{6668398D-A668-4E3E-A5EB-62B293D839F1}"/>
          <w:text/>
        </w:sdtPr>
        <w:sdtEndPr/>
        <w:sdtContent>
          <w:r w:rsidR="00BE69C6">
            <w:t>P2</w:t>
          </w:r>
        </w:sdtContent>
      </w:sdt>
      <w:r>
        <w:t>.</w:t>
      </w:r>
      <w:r w:rsidR="00A35E12">
        <w:t xml:space="preserve"> </w:t>
      </w:r>
    </w:p>
    <w:p w14:paraId="2E5DE632" w14:textId="77777777" w:rsidR="00001750" w:rsidRPr="00F80A24" w:rsidRDefault="00001750" w:rsidP="00001750">
      <w:pPr>
        <w:pStyle w:val="TitleSection"/>
      </w:pPr>
      <w:r w:rsidRPr="00F80A24">
        <w:lastRenderedPageBreak/>
        <w:t>Copyright Notice</w:t>
      </w:r>
    </w:p>
    <w:p w14:paraId="2E5DE633" w14:textId="77777777" w:rsidR="00001750" w:rsidRPr="003E0D22" w:rsidRDefault="00001750" w:rsidP="00001750">
      <w:pPr>
        <w:pStyle w:val="BodyText"/>
      </w:pPr>
    </w:p>
    <w:p w14:paraId="2E5DE634" w14:textId="6DB408A7" w:rsidR="00001750" w:rsidRPr="002B76E8" w:rsidRDefault="00C20800" w:rsidP="00001750">
      <w:pPr>
        <w:pStyle w:val="BodyText"/>
      </w:pPr>
      <w:sdt>
        <w:sdtPr>
          <w:alias w:val="Copyright Year"/>
          <w:tag w:val="Copyright_x0020_Year"/>
          <w:id w:val="336356632"/>
          <w:placeholder>
            <w:docPart w:val="C0429DD3B17444818306EE225104C1E0"/>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Copyright_x0020_Year[1]" w:storeItemID="{3FD98AD9-FADC-445D-B2A9-952AEB4762AD}"/>
          <w:text/>
        </w:sdtPr>
        <w:sdtEndPr/>
        <w:sdtContent>
          <w:r w:rsidR="00FC33CC">
            <w:t>2014</w:t>
          </w:r>
        </w:sdtContent>
      </w:sdt>
      <w:r w:rsidR="00001750">
        <w:t xml:space="preserve"> </w:t>
      </w:r>
      <w:sdt>
        <w:sdtPr>
          <w:alias w:val="Company"/>
          <w:tag w:val=""/>
          <w:id w:val="-1984842243"/>
          <w:placeholder>
            <w:docPart w:val="C1470C7BF7C847E1A66544173890DA91"/>
          </w:placeholder>
          <w:dataBinding w:prefixMappings="xmlns:ns0='http://schemas.openxmlformats.org/officeDocument/2006/extended-properties' " w:xpath="/ns0:Properties[1]/ns0:Company[1]" w:storeItemID="{6668398D-A668-4E3E-A5EB-62B293D839F1}"/>
          <w:text/>
        </w:sdtPr>
        <w:sdtEndPr/>
        <w:sdtContent>
          <w:r w:rsidR="00BE69C6">
            <w:t>P2</w:t>
          </w:r>
        </w:sdtContent>
      </w:sdt>
      <w:r w:rsidR="00001750" w:rsidRPr="002B76E8">
        <w:t xml:space="preserve">. All rights reserved. </w:t>
      </w:r>
    </w:p>
    <w:p w14:paraId="2E5DE635" w14:textId="77777777" w:rsidR="00001750" w:rsidRPr="002B76E8" w:rsidRDefault="00001750" w:rsidP="00001750">
      <w:pPr>
        <w:pStyle w:val="BodyText"/>
      </w:pPr>
      <w:r w:rsidRPr="002B76E8">
        <w:t>No reproduction without written permission.</w:t>
      </w:r>
    </w:p>
    <w:p w14:paraId="2E5DE636" w14:textId="77777777" w:rsidR="00001750" w:rsidRPr="002B76E8" w:rsidRDefault="00001750" w:rsidP="00001750">
      <w:pPr>
        <w:pStyle w:val="BodyText"/>
      </w:pPr>
    </w:p>
    <w:p w14:paraId="2E5DE637" w14:textId="5A44E207" w:rsidR="00001750" w:rsidRPr="002B76E8" w:rsidRDefault="00001750" w:rsidP="00001750">
      <w:pPr>
        <w:pStyle w:val="BodyText"/>
      </w:pPr>
      <w:r w:rsidRPr="002B76E8">
        <w:t xml:space="preserve">While all reasonable care has been taken in the preparation of this document, no liability is accepted by the authors, </w:t>
      </w:r>
      <w:sdt>
        <w:sdtPr>
          <w:alias w:val="Company"/>
          <w:tag w:val=""/>
          <w:id w:val="1665895185"/>
          <w:placeholder>
            <w:docPart w:val="5DABEF3DE84A4F629D544EAA98A8B1E1"/>
          </w:placeholder>
          <w:dataBinding w:prefixMappings="xmlns:ns0='http://schemas.openxmlformats.org/officeDocument/2006/extended-properties' " w:xpath="/ns0:Properties[1]/ns0:Company[1]" w:storeItemID="{6668398D-A668-4E3E-A5EB-62B293D839F1}"/>
          <w:text/>
        </w:sdtPr>
        <w:sdtEndPr/>
        <w:sdtContent>
          <w:r w:rsidR="00BE69C6">
            <w:t>P2</w:t>
          </w:r>
        </w:sdtContent>
      </w:sdt>
      <w:r w:rsidRPr="002B76E8">
        <w:t>, for any errors, omissions or misstatements it may contain, or for any loss or damage, howsoever occasioned, to any person relying on any statement or omission in this document.</w:t>
      </w:r>
    </w:p>
    <w:p w14:paraId="2E5DE638" w14:textId="77777777" w:rsidR="00001750" w:rsidRPr="002B76E8" w:rsidRDefault="00001750" w:rsidP="00001750">
      <w:pPr>
        <w:pStyle w:val="BodyText"/>
      </w:pPr>
    </w:p>
    <w:p w14:paraId="2E5DE639" w14:textId="77777777" w:rsidR="00001750" w:rsidRPr="002B76E8" w:rsidRDefault="00001750" w:rsidP="00001750">
      <w:pPr>
        <w:pStyle w:val="BodyText"/>
      </w:pPr>
      <w:r w:rsidRPr="002B76E8">
        <w:t>Any questions regarding this document should be forwarded to:</w:t>
      </w:r>
    </w:p>
    <w:p w14:paraId="2E5DE63A" w14:textId="77777777" w:rsidR="00001750" w:rsidRPr="00001750" w:rsidRDefault="00001750" w:rsidP="00001750">
      <w:pPr>
        <w:pStyle w:val="BodyText"/>
      </w:pPr>
    </w:p>
    <w:p w14:paraId="2E5DE63C" w14:textId="6B300866" w:rsidR="00A35E12" w:rsidRDefault="00C20800" w:rsidP="00001750">
      <w:pPr>
        <w:pStyle w:val="BodyText"/>
      </w:pPr>
      <w:sdt>
        <w:sdtPr>
          <w:alias w:val="Company"/>
          <w:tag w:val=""/>
          <w:id w:val="-1797051064"/>
          <w:placeholder>
            <w:docPart w:val="A8A49B48DB5A452EB7B4108FAC71195F"/>
          </w:placeholder>
          <w:dataBinding w:prefixMappings="xmlns:ns0='http://schemas.openxmlformats.org/officeDocument/2006/extended-properties' " w:xpath="/ns0:Properties[1]/ns0:Company[1]" w:storeItemID="{6668398D-A668-4E3E-A5EB-62B293D839F1}"/>
          <w:text/>
        </w:sdtPr>
        <w:sdtEndPr/>
        <w:sdtContent>
          <w:r w:rsidR="00BE69C6">
            <w:t>P2</w:t>
          </w:r>
        </w:sdtContent>
      </w:sdt>
      <w:r w:rsidR="00B15F36">
        <w:br/>
      </w:r>
      <w:r w:rsidR="00001750" w:rsidRPr="003E0D22">
        <w:t>1670 Broadway, Suite 2800</w:t>
      </w:r>
      <w:r w:rsidR="00001750" w:rsidRPr="003E0D22">
        <w:br/>
        <w:t>Denver, CO</w:t>
      </w:r>
      <w:r w:rsidR="00001750" w:rsidRPr="003E0D22">
        <w:rPr>
          <w:rFonts w:cs="Arial"/>
          <w:color w:val="000000"/>
        </w:rPr>
        <w:t xml:space="preserve"> </w:t>
      </w:r>
      <w:r w:rsidR="00001750">
        <w:rPr>
          <w:rFonts w:cs="Arial"/>
          <w:color w:val="000000"/>
        </w:rPr>
        <w:br/>
      </w:r>
      <w:r w:rsidR="00001750" w:rsidRPr="003E0D22">
        <w:t>80202, United States</w:t>
      </w:r>
    </w:p>
    <w:p w14:paraId="2E5DE63D" w14:textId="77777777" w:rsidR="00001750" w:rsidRDefault="00001750" w:rsidP="00001750">
      <w:pPr>
        <w:pStyle w:val="BodyText"/>
      </w:pPr>
    </w:p>
    <w:p w14:paraId="47732B2F" w14:textId="77777777" w:rsidR="000D6710" w:rsidRDefault="000D6710" w:rsidP="00001750">
      <w:pPr>
        <w:pStyle w:val="BodyText"/>
        <w:sectPr w:rsidR="000D6710" w:rsidSect="00BC6461">
          <w:headerReference w:type="first" r:id="rId19"/>
          <w:footerReference w:type="first" r:id="rId20"/>
          <w:pgSz w:w="11906" w:h="16838" w:code="9"/>
          <w:pgMar w:top="1418" w:right="1418" w:bottom="1418" w:left="1418" w:header="567" w:footer="567" w:gutter="0"/>
          <w:cols w:space="708"/>
          <w:titlePg/>
          <w:docGrid w:linePitch="360"/>
        </w:sectPr>
      </w:pPr>
    </w:p>
    <w:p w14:paraId="2E5DE63F" w14:textId="77777777" w:rsidR="00935FE1" w:rsidRDefault="00001750" w:rsidP="00001750">
      <w:pPr>
        <w:pStyle w:val="TOCTitle"/>
      </w:pPr>
      <w:bookmarkStart w:id="0" w:name="_GoBack"/>
      <w:bookmarkEnd w:id="0"/>
      <w:r>
        <w:lastRenderedPageBreak/>
        <w:t>Contents</w:t>
      </w:r>
    </w:p>
    <w:p w14:paraId="518AA464" w14:textId="77777777" w:rsidR="00C20800" w:rsidRDefault="00001750">
      <w:pPr>
        <w:pStyle w:val="TOC1"/>
        <w:rPr>
          <w:rFonts w:asciiTheme="minorHAnsi" w:hAnsiTheme="minorHAnsi"/>
          <w:b w:val="0"/>
          <w:noProof/>
          <w:spacing w:val="0"/>
          <w:sz w:val="22"/>
        </w:rPr>
      </w:pPr>
      <w:r>
        <w:rPr>
          <w:b w:val="0"/>
        </w:rPr>
        <w:fldChar w:fldCharType="begin"/>
      </w:r>
      <w:r>
        <w:rPr>
          <w:b w:val="0"/>
        </w:rPr>
        <w:instrText xml:space="preserve"> TOC \o "2-3" \h \z \t "Heading 1,1" </w:instrText>
      </w:r>
      <w:r>
        <w:rPr>
          <w:b w:val="0"/>
        </w:rPr>
        <w:fldChar w:fldCharType="separate"/>
      </w:r>
      <w:hyperlink w:anchor="_Toc397612977" w:history="1">
        <w:r w:rsidR="00C20800" w:rsidRPr="00672C3C">
          <w:rPr>
            <w:rStyle w:val="Hyperlink"/>
            <w:noProof/>
          </w:rPr>
          <w:t>1.</w:t>
        </w:r>
        <w:r w:rsidR="00C20800">
          <w:rPr>
            <w:rFonts w:asciiTheme="minorHAnsi" w:hAnsiTheme="minorHAnsi"/>
            <w:b w:val="0"/>
            <w:noProof/>
            <w:spacing w:val="0"/>
            <w:sz w:val="22"/>
          </w:rPr>
          <w:tab/>
        </w:r>
        <w:r w:rsidR="00C20800" w:rsidRPr="00672C3C">
          <w:rPr>
            <w:rStyle w:val="Hyperlink"/>
            <w:noProof/>
          </w:rPr>
          <w:t>Introduction</w:t>
        </w:r>
        <w:r w:rsidR="00C20800">
          <w:rPr>
            <w:noProof/>
            <w:webHidden/>
          </w:rPr>
          <w:tab/>
        </w:r>
        <w:r w:rsidR="00C20800">
          <w:rPr>
            <w:noProof/>
            <w:webHidden/>
          </w:rPr>
          <w:fldChar w:fldCharType="begin"/>
        </w:r>
        <w:r w:rsidR="00C20800">
          <w:rPr>
            <w:noProof/>
            <w:webHidden/>
          </w:rPr>
          <w:instrText xml:space="preserve"> PAGEREF _Toc397612977 \h </w:instrText>
        </w:r>
        <w:r w:rsidR="00C20800">
          <w:rPr>
            <w:noProof/>
            <w:webHidden/>
          </w:rPr>
        </w:r>
        <w:r w:rsidR="00C20800">
          <w:rPr>
            <w:noProof/>
            <w:webHidden/>
          </w:rPr>
          <w:fldChar w:fldCharType="separate"/>
        </w:r>
        <w:r w:rsidR="00C20800">
          <w:rPr>
            <w:noProof/>
            <w:webHidden/>
          </w:rPr>
          <w:t>4</w:t>
        </w:r>
        <w:r w:rsidR="00C20800">
          <w:rPr>
            <w:noProof/>
            <w:webHidden/>
          </w:rPr>
          <w:fldChar w:fldCharType="end"/>
        </w:r>
      </w:hyperlink>
    </w:p>
    <w:p w14:paraId="4ED1636C" w14:textId="77777777" w:rsidR="00C20800" w:rsidRDefault="00C20800">
      <w:pPr>
        <w:pStyle w:val="TOC1"/>
        <w:rPr>
          <w:rFonts w:asciiTheme="minorHAnsi" w:hAnsiTheme="minorHAnsi"/>
          <w:b w:val="0"/>
          <w:noProof/>
          <w:spacing w:val="0"/>
          <w:sz w:val="22"/>
        </w:rPr>
      </w:pPr>
      <w:hyperlink w:anchor="_Toc397612978" w:history="1">
        <w:r w:rsidRPr="00672C3C">
          <w:rPr>
            <w:rStyle w:val="Hyperlink"/>
            <w:noProof/>
          </w:rPr>
          <w:t>2.</w:t>
        </w:r>
        <w:r>
          <w:rPr>
            <w:rFonts w:asciiTheme="minorHAnsi" w:hAnsiTheme="minorHAnsi"/>
            <w:b w:val="0"/>
            <w:noProof/>
            <w:spacing w:val="0"/>
            <w:sz w:val="22"/>
          </w:rPr>
          <w:tab/>
        </w:r>
        <w:r w:rsidRPr="00672C3C">
          <w:rPr>
            <w:rStyle w:val="Hyperlink"/>
            <w:noProof/>
          </w:rPr>
          <w:t>New Features</w:t>
        </w:r>
        <w:r>
          <w:rPr>
            <w:noProof/>
            <w:webHidden/>
          </w:rPr>
          <w:tab/>
        </w:r>
        <w:r>
          <w:rPr>
            <w:noProof/>
            <w:webHidden/>
          </w:rPr>
          <w:fldChar w:fldCharType="begin"/>
        </w:r>
        <w:r>
          <w:rPr>
            <w:noProof/>
            <w:webHidden/>
          </w:rPr>
          <w:instrText xml:space="preserve"> PAGEREF _Toc397612978 \h </w:instrText>
        </w:r>
        <w:r>
          <w:rPr>
            <w:noProof/>
            <w:webHidden/>
          </w:rPr>
        </w:r>
        <w:r>
          <w:rPr>
            <w:noProof/>
            <w:webHidden/>
          </w:rPr>
          <w:fldChar w:fldCharType="separate"/>
        </w:r>
        <w:r>
          <w:rPr>
            <w:noProof/>
            <w:webHidden/>
          </w:rPr>
          <w:t>5</w:t>
        </w:r>
        <w:r>
          <w:rPr>
            <w:noProof/>
            <w:webHidden/>
          </w:rPr>
          <w:fldChar w:fldCharType="end"/>
        </w:r>
      </w:hyperlink>
    </w:p>
    <w:p w14:paraId="51E010EE" w14:textId="77777777" w:rsidR="00C20800" w:rsidRDefault="00C20800">
      <w:pPr>
        <w:pStyle w:val="TOC3"/>
        <w:rPr>
          <w:rFonts w:asciiTheme="minorHAnsi" w:hAnsiTheme="minorHAnsi"/>
          <w:noProof/>
          <w:spacing w:val="0"/>
          <w:sz w:val="22"/>
        </w:rPr>
      </w:pPr>
      <w:hyperlink w:anchor="_Toc397612979" w:history="1">
        <w:r w:rsidRPr="00672C3C">
          <w:rPr>
            <w:rStyle w:val="Hyperlink"/>
            <w:noProof/>
          </w:rPr>
          <w:t>2.1.1</w:t>
        </w:r>
        <w:r>
          <w:rPr>
            <w:rFonts w:asciiTheme="minorHAnsi" w:hAnsiTheme="minorHAnsi"/>
            <w:noProof/>
            <w:spacing w:val="0"/>
            <w:sz w:val="22"/>
          </w:rPr>
          <w:tab/>
        </w:r>
        <w:r w:rsidRPr="00672C3C">
          <w:rPr>
            <w:rStyle w:val="Hyperlink"/>
            <w:noProof/>
          </w:rPr>
          <w:t>Technology refresh</w:t>
        </w:r>
        <w:r>
          <w:rPr>
            <w:noProof/>
            <w:webHidden/>
          </w:rPr>
          <w:tab/>
        </w:r>
        <w:r>
          <w:rPr>
            <w:noProof/>
            <w:webHidden/>
          </w:rPr>
          <w:fldChar w:fldCharType="begin"/>
        </w:r>
        <w:r>
          <w:rPr>
            <w:noProof/>
            <w:webHidden/>
          </w:rPr>
          <w:instrText xml:space="preserve"> PAGEREF _Toc397612979 \h </w:instrText>
        </w:r>
        <w:r>
          <w:rPr>
            <w:noProof/>
            <w:webHidden/>
          </w:rPr>
        </w:r>
        <w:r>
          <w:rPr>
            <w:noProof/>
            <w:webHidden/>
          </w:rPr>
          <w:fldChar w:fldCharType="separate"/>
        </w:r>
        <w:r>
          <w:rPr>
            <w:noProof/>
            <w:webHidden/>
          </w:rPr>
          <w:t>5</w:t>
        </w:r>
        <w:r>
          <w:rPr>
            <w:noProof/>
            <w:webHidden/>
          </w:rPr>
          <w:fldChar w:fldCharType="end"/>
        </w:r>
      </w:hyperlink>
    </w:p>
    <w:p w14:paraId="1BF66D7A" w14:textId="77777777" w:rsidR="00C20800" w:rsidRDefault="00C20800">
      <w:pPr>
        <w:pStyle w:val="TOC3"/>
        <w:rPr>
          <w:rFonts w:asciiTheme="minorHAnsi" w:hAnsiTheme="minorHAnsi"/>
          <w:noProof/>
          <w:spacing w:val="0"/>
          <w:sz w:val="22"/>
        </w:rPr>
      </w:pPr>
      <w:hyperlink w:anchor="_Toc397612980" w:history="1">
        <w:r w:rsidRPr="00672C3C">
          <w:rPr>
            <w:rStyle w:val="Hyperlink"/>
            <w:noProof/>
          </w:rPr>
          <w:t>2.1.2</w:t>
        </w:r>
        <w:r>
          <w:rPr>
            <w:rFonts w:asciiTheme="minorHAnsi" w:hAnsiTheme="minorHAnsi"/>
            <w:noProof/>
            <w:spacing w:val="0"/>
            <w:sz w:val="22"/>
          </w:rPr>
          <w:tab/>
        </w:r>
        <w:r w:rsidRPr="00672C3C">
          <w:rPr>
            <w:rStyle w:val="Hyperlink"/>
            <w:noProof/>
          </w:rPr>
          <w:t>Contemporary look and feel</w:t>
        </w:r>
        <w:r>
          <w:rPr>
            <w:noProof/>
            <w:webHidden/>
          </w:rPr>
          <w:tab/>
        </w:r>
        <w:r>
          <w:rPr>
            <w:noProof/>
            <w:webHidden/>
          </w:rPr>
          <w:fldChar w:fldCharType="begin"/>
        </w:r>
        <w:r>
          <w:rPr>
            <w:noProof/>
            <w:webHidden/>
          </w:rPr>
          <w:instrText xml:space="preserve"> PAGEREF _Toc397612980 \h </w:instrText>
        </w:r>
        <w:r>
          <w:rPr>
            <w:noProof/>
            <w:webHidden/>
          </w:rPr>
        </w:r>
        <w:r>
          <w:rPr>
            <w:noProof/>
            <w:webHidden/>
          </w:rPr>
          <w:fldChar w:fldCharType="separate"/>
        </w:r>
        <w:r>
          <w:rPr>
            <w:noProof/>
            <w:webHidden/>
          </w:rPr>
          <w:t>5</w:t>
        </w:r>
        <w:r>
          <w:rPr>
            <w:noProof/>
            <w:webHidden/>
          </w:rPr>
          <w:fldChar w:fldCharType="end"/>
        </w:r>
      </w:hyperlink>
    </w:p>
    <w:p w14:paraId="57D2B431" w14:textId="77777777" w:rsidR="00C20800" w:rsidRDefault="00C20800">
      <w:pPr>
        <w:pStyle w:val="TOC3"/>
        <w:rPr>
          <w:rFonts w:asciiTheme="minorHAnsi" w:hAnsiTheme="minorHAnsi"/>
          <w:noProof/>
          <w:spacing w:val="0"/>
          <w:sz w:val="22"/>
        </w:rPr>
      </w:pPr>
      <w:hyperlink w:anchor="_Toc397612981" w:history="1">
        <w:r w:rsidRPr="00672C3C">
          <w:rPr>
            <w:rStyle w:val="Hyperlink"/>
            <w:noProof/>
          </w:rPr>
          <w:t>2.1.3</w:t>
        </w:r>
        <w:r>
          <w:rPr>
            <w:rFonts w:asciiTheme="minorHAnsi" w:hAnsiTheme="minorHAnsi"/>
            <w:noProof/>
            <w:spacing w:val="0"/>
            <w:sz w:val="22"/>
          </w:rPr>
          <w:tab/>
        </w:r>
        <w:r w:rsidRPr="00672C3C">
          <w:rPr>
            <w:rStyle w:val="Hyperlink"/>
            <w:noProof/>
          </w:rPr>
          <w:t>New page control framework</w:t>
        </w:r>
        <w:r>
          <w:rPr>
            <w:noProof/>
            <w:webHidden/>
          </w:rPr>
          <w:tab/>
        </w:r>
        <w:r>
          <w:rPr>
            <w:noProof/>
            <w:webHidden/>
          </w:rPr>
          <w:fldChar w:fldCharType="begin"/>
        </w:r>
        <w:r>
          <w:rPr>
            <w:noProof/>
            <w:webHidden/>
          </w:rPr>
          <w:instrText xml:space="preserve"> PAGEREF _Toc397612981 \h </w:instrText>
        </w:r>
        <w:r>
          <w:rPr>
            <w:noProof/>
            <w:webHidden/>
          </w:rPr>
        </w:r>
        <w:r>
          <w:rPr>
            <w:noProof/>
            <w:webHidden/>
          </w:rPr>
          <w:fldChar w:fldCharType="separate"/>
        </w:r>
        <w:r>
          <w:rPr>
            <w:noProof/>
            <w:webHidden/>
          </w:rPr>
          <w:t>6</w:t>
        </w:r>
        <w:r>
          <w:rPr>
            <w:noProof/>
            <w:webHidden/>
          </w:rPr>
          <w:fldChar w:fldCharType="end"/>
        </w:r>
      </w:hyperlink>
    </w:p>
    <w:p w14:paraId="49579198" w14:textId="77777777" w:rsidR="00C20800" w:rsidRDefault="00C20800">
      <w:pPr>
        <w:pStyle w:val="TOC3"/>
        <w:rPr>
          <w:rFonts w:asciiTheme="minorHAnsi" w:hAnsiTheme="minorHAnsi"/>
          <w:noProof/>
          <w:spacing w:val="0"/>
          <w:sz w:val="22"/>
        </w:rPr>
      </w:pPr>
      <w:hyperlink w:anchor="_Toc397612982" w:history="1">
        <w:r w:rsidRPr="00672C3C">
          <w:rPr>
            <w:rStyle w:val="Hyperlink"/>
            <w:noProof/>
          </w:rPr>
          <w:t>2.1.4</w:t>
        </w:r>
        <w:r>
          <w:rPr>
            <w:rFonts w:asciiTheme="minorHAnsi" w:hAnsiTheme="minorHAnsi"/>
            <w:noProof/>
            <w:spacing w:val="0"/>
            <w:sz w:val="22"/>
          </w:rPr>
          <w:tab/>
        </w:r>
        <w:r w:rsidRPr="00672C3C">
          <w:rPr>
            <w:rStyle w:val="Hyperlink"/>
            <w:noProof/>
          </w:rPr>
          <w:t>Workspaces</w:t>
        </w:r>
        <w:r>
          <w:rPr>
            <w:noProof/>
            <w:webHidden/>
          </w:rPr>
          <w:tab/>
        </w:r>
        <w:r>
          <w:rPr>
            <w:noProof/>
            <w:webHidden/>
          </w:rPr>
          <w:fldChar w:fldCharType="begin"/>
        </w:r>
        <w:r>
          <w:rPr>
            <w:noProof/>
            <w:webHidden/>
          </w:rPr>
          <w:instrText xml:space="preserve"> PAGEREF _Toc397612982 \h </w:instrText>
        </w:r>
        <w:r>
          <w:rPr>
            <w:noProof/>
            <w:webHidden/>
          </w:rPr>
        </w:r>
        <w:r>
          <w:rPr>
            <w:noProof/>
            <w:webHidden/>
          </w:rPr>
          <w:fldChar w:fldCharType="separate"/>
        </w:r>
        <w:r>
          <w:rPr>
            <w:noProof/>
            <w:webHidden/>
          </w:rPr>
          <w:t>6</w:t>
        </w:r>
        <w:r>
          <w:rPr>
            <w:noProof/>
            <w:webHidden/>
          </w:rPr>
          <w:fldChar w:fldCharType="end"/>
        </w:r>
      </w:hyperlink>
    </w:p>
    <w:p w14:paraId="3F794D3C" w14:textId="77777777" w:rsidR="00C20800" w:rsidRDefault="00C20800">
      <w:pPr>
        <w:pStyle w:val="TOC3"/>
        <w:rPr>
          <w:rFonts w:asciiTheme="minorHAnsi" w:hAnsiTheme="minorHAnsi"/>
          <w:noProof/>
          <w:spacing w:val="0"/>
          <w:sz w:val="22"/>
        </w:rPr>
      </w:pPr>
      <w:hyperlink w:anchor="_Toc397612983" w:history="1">
        <w:r w:rsidRPr="00672C3C">
          <w:rPr>
            <w:rStyle w:val="Hyperlink"/>
            <w:noProof/>
          </w:rPr>
          <w:t>2.1.5</w:t>
        </w:r>
        <w:r>
          <w:rPr>
            <w:rFonts w:asciiTheme="minorHAnsi" w:hAnsiTheme="minorHAnsi"/>
            <w:noProof/>
            <w:spacing w:val="0"/>
            <w:sz w:val="22"/>
          </w:rPr>
          <w:tab/>
        </w:r>
        <w:r w:rsidRPr="00672C3C">
          <w:rPr>
            <w:rStyle w:val="Hyperlink"/>
            <w:noProof/>
          </w:rPr>
          <w:t>Display data from different levels in a hierarchy</w:t>
        </w:r>
        <w:r>
          <w:rPr>
            <w:noProof/>
            <w:webHidden/>
          </w:rPr>
          <w:tab/>
        </w:r>
        <w:r>
          <w:rPr>
            <w:noProof/>
            <w:webHidden/>
          </w:rPr>
          <w:fldChar w:fldCharType="begin"/>
        </w:r>
        <w:r>
          <w:rPr>
            <w:noProof/>
            <w:webHidden/>
          </w:rPr>
          <w:instrText xml:space="preserve"> PAGEREF _Toc397612983 \h </w:instrText>
        </w:r>
        <w:r>
          <w:rPr>
            <w:noProof/>
            <w:webHidden/>
          </w:rPr>
        </w:r>
        <w:r>
          <w:rPr>
            <w:noProof/>
            <w:webHidden/>
          </w:rPr>
          <w:fldChar w:fldCharType="separate"/>
        </w:r>
        <w:r>
          <w:rPr>
            <w:noProof/>
            <w:webHidden/>
          </w:rPr>
          <w:t>6</w:t>
        </w:r>
        <w:r>
          <w:rPr>
            <w:noProof/>
            <w:webHidden/>
          </w:rPr>
          <w:fldChar w:fldCharType="end"/>
        </w:r>
      </w:hyperlink>
    </w:p>
    <w:p w14:paraId="2B94C88C" w14:textId="77777777" w:rsidR="00C20800" w:rsidRDefault="00C20800">
      <w:pPr>
        <w:pStyle w:val="TOC3"/>
        <w:rPr>
          <w:rFonts w:asciiTheme="minorHAnsi" w:hAnsiTheme="minorHAnsi"/>
          <w:noProof/>
          <w:spacing w:val="0"/>
          <w:sz w:val="22"/>
        </w:rPr>
      </w:pPr>
      <w:hyperlink w:anchor="_Toc397612984" w:history="1">
        <w:r w:rsidRPr="00672C3C">
          <w:rPr>
            <w:rStyle w:val="Hyperlink"/>
            <w:noProof/>
          </w:rPr>
          <w:t>2.1.6</w:t>
        </w:r>
        <w:r>
          <w:rPr>
            <w:rFonts w:asciiTheme="minorHAnsi" w:hAnsiTheme="minorHAnsi"/>
            <w:noProof/>
            <w:spacing w:val="0"/>
            <w:sz w:val="22"/>
          </w:rPr>
          <w:tab/>
        </w:r>
        <w:r w:rsidRPr="00672C3C">
          <w:rPr>
            <w:rStyle w:val="Hyperlink"/>
            <w:noProof/>
          </w:rPr>
          <w:t>Data source agnostic page controls</w:t>
        </w:r>
        <w:r>
          <w:rPr>
            <w:noProof/>
            <w:webHidden/>
          </w:rPr>
          <w:tab/>
        </w:r>
        <w:r>
          <w:rPr>
            <w:noProof/>
            <w:webHidden/>
          </w:rPr>
          <w:fldChar w:fldCharType="begin"/>
        </w:r>
        <w:r>
          <w:rPr>
            <w:noProof/>
            <w:webHidden/>
          </w:rPr>
          <w:instrText xml:space="preserve"> PAGEREF _Toc397612984 \h </w:instrText>
        </w:r>
        <w:r>
          <w:rPr>
            <w:noProof/>
            <w:webHidden/>
          </w:rPr>
        </w:r>
        <w:r>
          <w:rPr>
            <w:noProof/>
            <w:webHidden/>
          </w:rPr>
          <w:fldChar w:fldCharType="separate"/>
        </w:r>
        <w:r>
          <w:rPr>
            <w:noProof/>
            <w:webHidden/>
          </w:rPr>
          <w:t>6</w:t>
        </w:r>
        <w:r>
          <w:rPr>
            <w:noProof/>
            <w:webHidden/>
          </w:rPr>
          <w:fldChar w:fldCharType="end"/>
        </w:r>
      </w:hyperlink>
    </w:p>
    <w:p w14:paraId="05DE5CDC" w14:textId="77777777" w:rsidR="00C20800" w:rsidRDefault="00C20800">
      <w:pPr>
        <w:pStyle w:val="TOC3"/>
        <w:rPr>
          <w:rFonts w:asciiTheme="minorHAnsi" w:hAnsiTheme="minorHAnsi"/>
          <w:noProof/>
          <w:spacing w:val="0"/>
          <w:sz w:val="22"/>
        </w:rPr>
      </w:pPr>
      <w:hyperlink w:anchor="_Toc397612985" w:history="1">
        <w:r w:rsidRPr="00672C3C">
          <w:rPr>
            <w:rStyle w:val="Hyperlink"/>
            <w:noProof/>
          </w:rPr>
          <w:t>2.1.7</w:t>
        </w:r>
        <w:r>
          <w:rPr>
            <w:rFonts w:asciiTheme="minorHAnsi" w:hAnsiTheme="minorHAnsi"/>
            <w:noProof/>
            <w:spacing w:val="0"/>
            <w:sz w:val="22"/>
          </w:rPr>
          <w:tab/>
        </w:r>
        <w:r w:rsidRPr="00672C3C">
          <w:rPr>
            <w:rStyle w:val="Hyperlink"/>
            <w:noProof/>
          </w:rPr>
          <w:t>Native Explorer Charts</w:t>
        </w:r>
        <w:r>
          <w:rPr>
            <w:noProof/>
            <w:webHidden/>
          </w:rPr>
          <w:tab/>
        </w:r>
        <w:r>
          <w:rPr>
            <w:noProof/>
            <w:webHidden/>
          </w:rPr>
          <w:fldChar w:fldCharType="begin"/>
        </w:r>
        <w:r>
          <w:rPr>
            <w:noProof/>
            <w:webHidden/>
          </w:rPr>
          <w:instrText xml:space="preserve"> PAGEREF _Toc397612985 \h </w:instrText>
        </w:r>
        <w:r>
          <w:rPr>
            <w:noProof/>
            <w:webHidden/>
          </w:rPr>
        </w:r>
        <w:r>
          <w:rPr>
            <w:noProof/>
            <w:webHidden/>
          </w:rPr>
          <w:fldChar w:fldCharType="separate"/>
        </w:r>
        <w:r>
          <w:rPr>
            <w:noProof/>
            <w:webHidden/>
          </w:rPr>
          <w:t>7</w:t>
        </w:r>
        <w:r>
          <w:rPr>
            <w:noProof/>
            <w:webHidden/>
          </w:rPr>
          <w:fldChar w:fldCharType="end"/>
        </w:r>
      </w:hyperlink>
    </w:p>
    <w:p w14:paraId="3E9D07AA" w14:textId="77777777" w:rsidR="00C20800" w:rsidRDefault="00C20800">
      <w:pPr>
        <w:pStyle w:val="TOC3"/>
        <w:rPr>
          <w:rFonts w:asciiTheme="minorHAnsi" w:hAnsiTheme="minorHAnsi"/>
          <w:noProof/>
          <w:spacing w:val="0"/>
          <w:sz w:val="22"/>
        </w:rPr>
      </w:pPr>
      <w:hyperlink w:anchor="_Toc397612986" w:history="1">
        <w:r w:rsidRPr="00672C3C">
          <w:rPr>
            <w:rStyle w:val="Hyperlink"/>
            <w:noProof/>
          </w:rPr>
          <w:t>2.1.8</w:t>
        </w:r>
        <w:r>
          <w:rPr>
            <w:rFonts w:asciiTheme="minorHAnsi" w:hAnsiTheme="minorHAnsi"/>
            <w:noProof/>
            <w:spacing w:val="0"/>
            <w:sz w:val="22"/>
          </w:rPr>
          <w:tab/>
        </w:r>
        <w:r w:rsidRPr="00672C3C">
          <w:rPr>
            <w:rStyle w:val="Hyperlink"/>
            <w:noProof/>
          </w:rPr>
          <w:t>Data Export</w:t>
        </w:r>
        <w:r>
          <w:rPr>
            <w:noProof/>
            <w:webHidden/>
          </w:rPr>
          <w:tab/>
        </w:r>
        <w:r>
          <w:rPr>
            <w:noProof/>
            <w:webHidden/>
          </w:rPr>
          <w:fldChar w:fldCharType="begin"/>
        </w:r>
        <w:r>
          <w:rPr>
            <w:noProof/>
            <w:webHidden/>
          </w:rPr>
          <w:instrText xml:space="preserve"> PAGEREF _Toc397612986 \h </w:instrText>
        </w:r>
        <w:r>
          <w:rPr>
            <w:noProof/>
            <w:webHidden/>
          </w:rPr>
        </w:r>
        <w:r>
          <w:rPr>
            <w:noProof/>
            <w:webHidden/>
          </w:rPr>
          <w:fldChar w:fldCharType="separate"/>
        </w:r>
        <w:r>
          <w:rPr>
            <w:noProof/>
            <w:webHidden/>
          </w:rPr>
          <w:t>8</w:t>
        </w:r>
        <w:r>
          <w:rPr>
            <w:noProof/>
            <w:webHidden/>
          </w:rPr>
          <w:fldChar w:fldCharType="end"/>
        </w:r>
      </w:hyperlink>
    </w:p>
    <w:p w14:paraId="293BD0E3" w14:textId="77777777" w:rsidR="00C20800" w:rsidRDefault="00C20800">
      <w:pPr>
        <w:pStyle w:val="TOC3"/>
        <w:rPr>
          <w:rFonts w:asciiTheme="minorHAnsi" w:hAnsiTheme="minorHAnsi"/>
          <w:noProof/>
          <w:spacing w:val="0"/>
          <w:sz w:val="22"/>
        </w:rPr>
      </w:pPr>
      <w:hyperlink w:anchor="_Toc397612987" w:history="1">
        <w:r w:rsidRPr="00672C3C">
          <w:rPr>
            <w:rStyle w:val="Hyperlink"/>
            <w:noProof/>
          </w:rPr>
          <w:t>2.1.9</w:t>
        </w:r>
        <w:r>
          <w:rPr>
            <w:rFonts w:asciiTheme="minorHAnsi" w:hAnsiTheme="minorHAnsi"/>
            <w:noProof/>
            <w:spacing w:val="0"/>
            <w:sz w:val="22"/>
          </w:rPr>
          <w:tab/>
        </w:r>
        <w:r w:rsidRPr="00672C3C">
          <w:rPr>
            <w:rStyle w:val="Hyperlink"/>
            <w:noProof/>
          </w:rPr>
          <w:t>Integrated security model</w:t>
        </w:r>
        <w:r>
          <w:rPr>
            <w:noProof/>
            <w:webHidden/>
          </w:rPr>
          <w:tab/>
        </w:r>
        <w:r>
          <w:rPr>
            <w:noProof/>
            <w:webHidden/>
          </w:rPr>
          <w:fldChar w:fldCharType="begin"/>
        </w:r>
        <w:r>
          <w:rPr>
            <w:noProof/>
            <w:webHidden/>
          </w:rPr>
          <w:instrText xml:space="preserve"> PAGEREF _Toc397612987 \h </w:instrText>
        </w:r>
        <w:r>
          <w:rPr>
            <w:noProof/>
            <w:webHidden/>
          </w:rPr>
        </w:r>
        <w:r>
          <w:rPr>
            <w:noProof/>
            <w:webHidden/>
          </w:rPr>
          <w:fldChar w:fldCharType="separate"/>
        </w:r>
        <w:r>
          <w:rPr>
            <w:noProof/>
            <w:webHidden/>
          </w:rPr>
          <w:t>9</w:t>
        </w:r>
        <w:r>
          <w:rPr>
            <w:noProof/>
            <w:webHidden/>
          </w:rPr>
          <w:fldChar w:fldCharType="end"/>
        </w:r>
      </w:hyperlink>
    </w:p>
    <w:p w14:paraId="76C95CEB" w14:textId="77777777" w:rsidR="00C20800" w:rsidRDefault="00C20800">
      <w:pPr>
        <w:pStyle w:val="TOC1"/>
        <w:rPr>
          <w:rFonts w:asciiTheme="minorHAnsi" w:hAnsiTheme="minorHAnsi"/>
          <w:b w:val="0"/>
          <w:noProof/>
          <w:spacing w:val="0"/>
          <w:sz w:val="22"/>
        </w:rPr>
      </w:pPr>
      <w:hyperlink w:anchor="_Toc397612988" w:history="1">
        <w:r w:rsidRPr="00672C3C">
          <w:rPr>
            <w:rStyle w:val="Hyperlink"/>
            <w:noProof/>
          </w:rPr>
          <w:t>3.</w:t>
        </w:r>
        <w:r>
          <w:rPr>
            <w:rFonts w:asciiTheme="minorHAnsi" w:hAnsiTheme="minorHAnsi"/>
            <w:b w:val="0"/>
            <w:noProof/>
            <w:spacing w:val="0"/>
            <w:sz w:val="22"/>
          </w:rPr>
          <w:tab/>
        </w:r>
        <w:r w:rsidRPr="00672C3C">
          <w:rPr>
            <w:rStyle w:val="Hyperlink"/>
            <w:noProof/>
          </w:rPr>
          <w:t>Resolved Issues</w:t>
        </w:r>
        <w:r>
          <w:rPr>
            <w:noProof/>
            <w:webHidden/>
          </w:rPr>
          <w:tab/>
        </w:r>
        <w:r>
          <w:rPr>
            <w:noProof/>
            <w:webHidden/>
          </w:rPr>
          <w:fldChar w:fldCharType="begin"/>
        </w:r>
        <w:r>
          <w:rPr>
            <w:noProof/>
            <w:webHidden/>
          </w:rPr>
          <w:instrText xml:space="preserve"> PAGEREF _Toc397612988 \h </w:instrText>
        </w:r>
        <w:r>
          <w:rPr>
            <w:noProof/>
            <w:webHidden/>
          </w:rPr>
        </w:r>
        <w:r>
          <w:rPr>
            <w:noProof/>
            <w:webHidden/>
          </w:rPr>
          <w:fldChar w:fldCharType="separate"/>
        </w:r>
        <w:r>
          <w:rPr>
            <w:noProof/>
            <w:webHidden/>
          </w:rPr>
          <w:t>10</w:t>
        </w:r>
        <w:r>
          <w:rPr>
            <w:noProof/>
            <w:webHidden/>
          </w:rPr>
          <w:fldChar w:fldCharType="end"/>
        </w:r>
      </w:hyperlink>
    </w:p>
    <w:p w14:paraId="25FE9603" w14:textId="77777777" w:rsidR="00C20800" w:rsidRDefault="00C20800">
      <w:pPr>
        <w:pStyle w:val="TOC1"/>
        <w:rPr>
          <w:rFonts w:asciiTheme="minorHAnsi" w:hAnsiTheme="minorHAnsi"/>
          <w:b w:val="0"/>
          <w:noProof/>
          <w:spacing w:val="0"/>
          <w:sz w:val="22"/>
        </w:rPr>
      </w:pPr>
      <w:hyperlink w:anchor="_Toc397612989" w:history="1">
        <w:r w:rsidRPr="00672C3C">
          <w:rPr>
            <w:rStyle w:val="Hyperlink"/>
            <w:noProof/>
          </w:rPr>
          <w:t>4.</w:t>
        </w:r>
        <w:r>
          <w:rPr>
            <w:rFonts w:asciiTheme="minorHAnsi" w:hAnsiTheme="minorHAnsi"/>
            <w:b w:val="0"/>
            <w:noProof/>
            <w:spacing w:val="0"/>
            <w:sz w:val="22"/>
          </w:rPr>
          <w:tab/>
        </w:r>
        <w:r w:rsidRPr="00672C3C">
          <w:rPr>
            <w:rStyle w:val="Hyperlink"/>
            <w:noProof/>
          </w:rPr>
          <w:t>General Notes</w:t>
        </w:r>
        <w:r>
          <w:rPr>
            <w:noProof/>
            <w:webHidden/>
          </w:rPr>
          <w:tab/>
        </w:r>
        <w:r>
          <w:rPr>
            <w:noProof/>
            <w:webHidden/>
          </w:rPr>
          <w:fldChar w:fldCharType="begin"/>
        </w:r>
        <w:r>
          <w:rPr>
            <w:noProof/>
            <w:webHidden/>
          </w:rPr>
          <w:instrText xml:space="preserve"> PAGEREF _Toc397612989 \h </w:instrText>
        </w:r>
        <w:r>
          <w:rPr>
            <w:noProof/>
            <w:webHidden/>
          </w:rPr>
        </w:r>
        <w:r>
          <w:rPr>
            <w:noProof/>
            <w:webHidden/>
          </w:rPr>
          <w:fldChar w:fldCharType="separate"/>
        </w:r>
        <w:r>
          <w:rPr>
            <w:noProof/>
            <w:webHidden/>
          </w:rPr>
          <w:t>11</w:t>
        </w:r>
        <w:r>
          <w:rPr>
            <w:noProof/>
            <w:webHidden/>
          </w:rPr>
          <w:fldChar w:fldCharType="end"/>
        </w:r>
      </w:hyperlink>
    </w:p>
    <w:p w14:paraId="32CDC7A2" w14:textId="77777777" w:rsidR="00C20800" w:rsidRDefault="00C20800">
      <w:pPr>
        <w:pStyle w:val="TOC1"/>
        <w:rPr>
          <w:rFonts w:asciiTheme="minorHAnsi" w:hAnsiTheme="minorHAnsi"/>
          <w:b w:val="0"/>
          <w:noProof/>
          <w:spacing w:val="0"/>
          <w:sz w:val="22"/>
        </w:rPr>
      </w:pPr>
      <w:hyperlink w:anchor="_Toc397612990" w:history="1">
        <w:r w:rsidRPr="00672C3C">
          <w:rPr>
            <w:rStyle w:val="Hyperlink"/>
            <w:noProof/>
          </w:rPr>
          <w:t>5.</w:t>
        </w:r>
        <w:r>
          <w:rPr>
            <w:rFonts w:asciiTheme="minorHAnsi" w:hAnsiTheme="minorHAnsi"/>
            <w:b w:val="0"/>
            <w:noProof/>
            <w:spacing w:val="0"/>
            <w:sz w:val="22"/>
          </w:rPr>
          <w:tab/>
        </w:r>
        <w:r w:rsidRPr="00672C3C">
          <w:rPr>
            <w:rStyle w:val="Hyperlink"/>
            <w:noProof/>
          </w:rPr>
          <w:t>Related Documentation</w:t>
        </w:r>
        <w:r>
          <w:rPr>
            <w:noProof/>
            <w:webHidden/>
          </w:rPr>
          <w:tab/>
        </w:r>
        <w:r>
          <w:rPr>
            <w:noProof/>
            <w:webHidden/>
          </w:rPr>
          <w:fldChar w:fldCharType="begin"/>
        </w:r>
        <w:r>
          <w:rPr>
            <w:noProof/>
            <w:webHidden/>
          </w:rPr>
          <w:instrText xml:space="preserve"> PAGEREF _Toc397612990 \h </w:instrText>
        </w:r>
        <w:r>
          <w:rPr>
            <w:noProof/>
            <w:webHidden/>
          </w:rPr>
        </w:r>
        <w:r>
          <w:rPr>
            <w:noProof/>
            <w:webHidden/>
          </w:rPr>
          <w:fldChar w:fldCharType="separate"/>
        </w:r>
        <w:r>
          <w:rPr>
            <w:noProof/>
            <w:webHidden/>
          </w:rPr>
          <w:t>12</w:t>
        </w:r>
        <w:r>
          <w:rPr>
            <w:noProof/>
            <w:webHidden/>
          </w:rPr>
          <w:fldChar w:fldCharType="end"/>
        </w:r>
      </w:hyperlink>
    </w:p>
    <w:p w14:paraId="1B7063D3" w14:textId="77777777" w:rsidR="00C20800" w:rsidRDefault="00C20800">
      <w:pPr>
        <w:pStyle w:val="TOC1"/>
        <w:rPr>
          <w:rFonts w:asciiTheme="minorHAnsi" w:hAnsiTheme="minorHAnsi"/>
          <w:b w:val="0"/>
          <w:noProof/>
          <w:spacing w:val="0"/>
          <w:sz w:val="22"/>
        </w:rPr>
      </w:pPr>
      <w:hyperlink w:anchor="_Toc397612991" w:history="1">
        <w:r w:rsidRPr="00672C3C">
          <w:rPr>
            <w:rStyle w:val="Hyperlink"/>
            <w:noProof/>
          </w:rPr>
          <w:t>6.</w:t>
        </w:r>
        <w:r>
          <w:rPr>
            <w:rFonts w:asciiTheme="minorHAnsi" w:hAnsiTheme="minorHAnsi"/>
            <w:b w:val="0"/>
            <w:noProof/>
            <w:spacing w:val="0"/>
            <w:sz w:val="22"/>
          </w:rPr>
          <w:tab/>
        </w:r>
        <w:r w:rsidRPr="00672C3C">
          <w:rPr>
            <w:rStyle w:val="Hyperlink"/>
            <w:noProof/>
          </w:rPr>
          <w:t>Customer Support</w:t>
        </w:r>
        <w:r>
          <w:rPr>
            <w:noProof/>
            <w:webHidden/>
          </w:rPr>
          <w:tab/>
        </w:r>
        <w:r>
          <w:rPr>
            <w:noProof/>
            <w:webHidden/>
          </w:rPr>
          <w:fldChar w:fldCharType="begin"/>
        </w:r>
        <w:r>
          <w:rPr>
            <w:noProof/>
            <w:webHidden/>
          </w:rPr>
          <w:instrText xml:space="preserve"> PAGEREF _Toc397612991 \h </w:instrText>
        </w:r>
        <w:r>
          <w:rPr>
            <w:noProof/>
            <w:webHidden/>
          </w:rPr>
        </w:r>
        <w:r>
          <w:rPr>
            <w:noProof/>
            <w:webHidden/>
          </w:rPr>
          <w:fldChar w:fldCharType="separate"/>
        </w:r>
        <w:r>
          <w:rPr>
            <w:noProof/>
            <w:webHidden/>
          </w:rPr>
          <w:t>13</w:t>
        </w:r>
        <w:r>
          <w:rPr>
            <w:noProof/>
            <w:webHidden/>
          </w:rPr>
          <w:fldChar w:fldCharType="end"/>
        </w:r>
      </w:hyperlink>
    </w:p>
    <w:p w14:paraId="2E5DE64B" w14:textId="77777777" w:rsidR="00001750" w:rsidRDefault="00001750" w:rsidP="00001750">
      <w:pPr>
        <w:pStyle w:val="BodyText"/>
        <w:rPr>
          <w:b/>
          <w:spacing w:val="0"/>
        </w:rPr>
      </w:pPr>
      <w:r>
        <w:rPr>
          <w:b/>
          <w:spacing w:val="0"/>
        </w:rPr>
        <w:fldChar w:fldCharType="end"/>
      </w:r>
    </w:p>
    <w:p w14:paraId="2E5DE64C" w14:textId="77777777" w:rsidR="00001750" w:rsidRDefault="00001750" w:rsidP="00001750">
      <w:pPr>
        <w:pStyle w:val="BodyText"/>
        <w:sectPr w:rsidR="00001750" w:rsidSect="00BC6461">
          <w:footerReference w:type="default" r:id="rId21"/>
          <w:headerReference w:type="first" r:id="rId22"/>
          <w:footerReference w:type="first" r:id="rId23"/>
          <w:pgSz w:w="11906" w:h="16838" w:code="9"/>
          <w:pgMar w:top="1418" w:right="1418" w:bottom="1418" w:left="1418" w:header="567" w:footer="567" w:gutter="0"/>
          <w:cols w:space="708"/>
          <w:docGrid w:linePitch="360"/>
        </w:sectPr>
      </w:pPr>
    </w:p>
    <w:p w14:paraId="2E5DE64D" w14:textId="20A2382F" w:rsidR="00001750" w:rsidRDefault="00E63CB1" w:rsidP="00001750">
      <w:pPr>
        <w:pStyle w:val="Heading1"/>
      </w:pPr>
      <w:bookmarkStart w:id="1" w:name="_Toc397612977"/>
      <w:r>
        <w:lastRenderedPageBreak/>
        <w:t>Introduction</w:t>
      </w:r>
      <w:bookmarkEnd w:id="1"/>
    </w:p>
    <w:p w14:paraId="71B60893" w14:textId="6338EFC0" w:rsidR="00FC33CC" w:rsidRDefault="00C20800" w:rsidP="00FC33CC">
      <w:pPr>
        <w:pStyle w:val="BodyText"/>
      </w:pPr>
      <w:sdt>
        <w:sdtPr>
          <w:alias w:val="Product"/>
          <w:tag w:val="j7e7b800099f4ad4b7003f2a6724bc88"/>
          <w:id w:val="-1071880777"/>
          <w:lock w:val="contentLocked"/>
          <w:placeholder>
            <w:docPart w:val="AC08AD04EF6F4DC7807DF6B3D5A40A02"/>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3FD98AD9-FADC-445D-B2A9-952AEB4762AD}"/>
          <w:text w:multiLine="1"/>
        </w:sdtPr>
        <w:sdtEndPr/>
        <w:sdtContent>
          <w:r w:rsidR="00FC33CC">
            <w:t>P2 Explorer</w:t>
          </w:r>
        </w:sdtContent>
      </w:sdt>
      <w:r w:rsidR="00FC33CC" w:rsidRPr="00D16EED">
        <w:t xml:space="preserve"> 4.0.0</w:t>
      </w:r>
      <w:r w:rsidR="00FC33CC">
        <w:t xml:space="preserve"> reinvents </w:t>
      </w:r>
      <w:sdt>
        <w:sdtPr>
          <w:alias w:val="Product"/>
          <w:tag w:val="j7e7b800099f4ad4b7003f2a6724bc88"/>
          <w:id w:val="1680077119"/>
          <w:lock w:val="contentLocked"/>
          <w:placeholder>
            <w:docPart w:val="EB3BEF700ADC48B9B48BA9BA5AA16CFC"/>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3FD98AD9-FADC-445D-B2A9-952AEB4762AD}"/>
          <w:text w:multiLine="1"/>
        </w:sdtPr>
        <w:sdtEndPr/>
        <w:sdtContent>
          <w:r w:rsidR="00FC33CC">
            <w:t>P2 Explorer</w:t>
          </w:r>
        </w:sdtContent>
      </w:sdt>
      <w:r w:rsidR="00FC33CC">
        <w:t xml:space="preserve"> into a prime data visualization tool. This release has </w:t>
      </w:r>
      <w:r w:rsidR="00FC33CC" w:rsidRPr="00D16EED">
        <w:t xml:space="preserve">limited scope </w:t>
      </w:r>
      <w:r w:rsidR="00FC33CC">
        <w:t xml:space="preserve">and is primarily </w:t>
      </w:r>
      <w:r w:rsidR="00FC33CC" w:rsidRPr="00D16EED">
        <w:t>targeted at supporting the Accounting</w:t>
      </w:r>
      <w:r w:rsidR="00FC33CC">
        <w:t xml:space="preserve"> and Land</w:t>
      </w:r>
      <w:r w:rsidR="00FC33CC" w:rsidRPr="00D16EED">
        <w:t xml:space="preserve"> </w:t>
      </w:r>
      <w:r w:rsidR="00FC33CC">
        <w:t>P2 Explorer Packs</w:t>
      </w:r>
      <w:r w:rsidR="00FC33CC" w:rsidRPr="00D16EED">
        <w:t>.</w:t>
      </w:r>
    </w:p>
    <w:p w14:paraId="6F73F034" w14:textId="14581F79" w:rsidR="00FC33CC" w:rsidRPr="00D16EED" w:rsidRDefault="00FC33CC" w:rsidP="00FC33CC">
      <w:pPr>
        <w:pStyle w:val="BodyText"/>
      </w:pPr>
      <w:r>
        <w:t xml:space="preserve">This release contains the core features required to visualize relational data sets over the P2 Accounting and Land Common Reporting Models. </w:t>
      </w:r>
    </w:p>
    <w:p w14:paraId="2E5DE651" w14:textId="29F57099" w:rsidR="00F23F3C" w:rsidRDefault="000A6153" w:rsidP="00F23F3C">
      <w:pPr>
        <w:pStyle w:val="BodyText"/>
      </w:pPr>
      <w:r>
        <w:rPr>
          <w:noProof/>
        </w:rPr>
        <w:drawing>
          <wp:anchor distT="0" distB="0" distL="114300" distR="114300" simplePos="0" relativeHeight="251663360" behindDoc="0" locked="0" layoutInCell="1" allowOverlap="1" wp14:anchorId="698CCADD" wp14:editId="4622DFB3">
            <wp:simplePos x="0" y="0"/>
            <wp:positionH relativeFrom="column">
              <wp:posOffset>2992120</wp:posOffset>
            </wp:positionH>
            <wp:positionV relativeFrom="paragraph">
              <wp:posOffset>190500</wp:posOffset>
            </wp:positionV>
            <wp:extent cx="3173730" cy="2328545"/>
            <wp:effectExtent l="19050" t="19050" r="26670" b="14605"/>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173730" cy="2328545"/>
                    </a:xfrm>
                    <a:prstGeom prst="rect">
                      <a:avLst/>
                    </a:prstGeom>
                    <a:ln>
                      <a:solidFill>
                        <a:schemeClr val="bg1">
                          <a:lumMod val="50000"/>
                        </a:schemeClr>
                      </a:solidFill>
                    </a:ln>
                  </pic:spPr>
                </pic:pic>
              </a:graphicData>
            </a:graphic>
          </wp:anchor>
        </w:drawing>
      </w:r>
      <w:r w:rsidR="00DA3F29">
        <w:rPr>
          <w:noProof/>
        </w:rPr>
        <w:drawing>
          <wp:anchor distT="0" distB="0" distL="114300" distR="114300" simplePos="0" relativeHeight="251662336" behindDoc="0" locked="0" layoutInCell="1" allowOverlap="1" wp14:anchorId="1130651B" wp14:editId="460EF03B">
            <wp:simplePos x="0" y="0"/>
            <wp:positionH relativeFrom="column">
              <wp:posOffset>-265430</wp:posOffset>
            </wp:positionH>
            <wp:positionV relativeFrom="paragraph">
              <wp:posOffset>186055</wp:posOffset>
            </wp:positionV>
            <wp:extent cx="3175200" cy="2325541"/>
            <wp:effectExtent l="19050" t="19050" r="25400" b="1778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175200" cy="2325541"/>
                    </a:xfrm>
                    <a:prstGeom prst="rect">
                      <a:avLst/>
                    </a:prstGeom>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51DF5AA5" w14:textId="1A894779" w:rsidR="00DA3F29" w:rsidRDefault="00DA3F29" w:rsidP="00F23F3C">
      <w:pPr>
        <w:pStyle w:val="BodyText"/>
      </w:pPr>
    </w:p>
    <w:p w14:paraId="77407A53" w14:textId="267330CB" w:rsidR="00DA3F29" w:rsidRDefault="000A6153" w:rsidP="00F23F3C">
      <w:pPr>
        <w:pStyle w:val="BodyText"/>
      </w:pPr>
      <w:r>
        <w:rPr>
          <w:noProof/>
        </w:rPr>
        <w:drawing>
          <wp:anchor distT="0" distB="0" distL="114300" distR="114300" simplePos="0" relativeHeight="251668480" behindDoc="0" locked="0" layoutInCell="1" allowOverlap="1" wp14:anchorId="6EACED79" wp14:editId="3BFFB819">
            <wp:simplePos x="0" y="0"/>
            <wp:positionH relativeFrom="column">
              <wp:posOffset>-262255</wp:posOffset>
            </wp:positionH>
            <wp:positionV relativeFrom="paragraph">
              <wp:posOffset>4521835</wp:posOffset>
            </wp:positionV>
            <wp:extent cx="3175200" cy="2212151"/>
            <wp:effectExtent l="19050" t="19050" r="25400" b="17145"/>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cstate="print">
                      <a:extLst>
                        <a:ext uri="{28A0092B-C50C-407E-A947-70E740481C1C}">
                          <a14:useLocalDpi xmlns:a14="http://schemas.microsoft.com/office/drawing/2010/main" val="0"/>
                        </a:ext>
                      </a:extLst>
                    </a:blip>
                    <a:srcRect b="4805"/>
                    <a:stretch/>
                  </pic:blipFill>
                  <pic:spPr bwMode="auto">
                    <a:xfrm>
                      <a:off x="0" y="0"/>
                      <a:ext cx="3175200" cy="2212151"/>
                    </a:xfrm>
                    <a:prstGeom prst="rect">
                      <a:avLst/>
                    </a:prstGeom>
                    <a:ln w="9525" cap="flat" cmpd="sng" algn="ctr">
                      <a:solidFill>
                        <a:schemeClr val="bg1">
                          <a:lumMod val="50000"/>
                        </a:schemeClr>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7456" behindDoc="0" locked="0" layoutInCell="1" allowOverlap="1" wp14:anchorId="42312BAE" wp14:editId="2449BDB6">
            <wp:simplePos x="0" y="0"/>
            <wp:positionH relativeFrom="column">
              <wp:posOffset>2995295</wp:posOffset>
            </wp:positionH>
            <wp:positionV relativeFrom="paragraph">
              <wp:posOffset>4521835</wp:posOffset>
            </wp:positionV>
            <wp:extent cx="3175200" cy="2212720"/>
            <wp:effectExtent l="19050" t="19050" r="25400" b="1651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175200" cy="2212720"/>
                    </a:xfrm>
                    <a:prstGeom prst="rect">
                      <a:avLst/>
                    </a:prstGeom>
                    <a:ln>
                      <a:solidFill>
                        <a:schemeClr val="bg1">
                          <a:lumMod val="50000"/>
                        </a:schemeClr>
                      </a:solid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4384" behindDoc="0" locked="0" layoutInCell="1" allowOverlap="1" wp14:anchorId="6F4D0309" wp14:editId="42ECAED1">
            <wp:simplePos x="0" y="0"/>
            <wp:positionH relativeFrom="column">
              <wp:posOffset>2995295</wp:posOffset>
            </wp:positionH>
            <wp:positionV relativeFrom="paragraph">
              <wp:posOffset>2025650</wp:posOffset>
            </wp:positionV>
            <wp:extent cx="3175200" cy="2444400"/>
            <wp:effectExtent l="19050" t="19050" r="25400" b="13335"/>
            <wp:wrapNone/>
            <wp:docPr id="3"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175200" cy="2444400"/>
                    </a:xfrm>
                    <a:prstGeom prst="rect">
                      <a:avLst/>
                    </a:prstGeom>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5408" behindDoc="0" locked="0" layoutInCell="1" allowOverlap="1" wp14:anchorId="1FF42283" wp14:editId="0CFB6B22">
            <wp:simplePos x="0" y="0"/>
            <wp:positionH relativeFrom="column">
              <wp:posOffset>-262255</wp:posOffset>
            </wp:positionH>
            <wp:positionV relativeFrom="paragraph">
              <wp:posOffset>2026285</wp:posOffset>
            </wp:positionV>
            <wp:extent cx="3175200" cy="2444688"/>
            <wp:effectExtent l="19050" t="19050" r="25400" b="13335"/>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175200" cy="2444688"/>
                    </a:xfrm>
                    <a:prstGeom prst="rect">
                      <a:avLst/>
                    </a:prstGeom>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472D3E75" w14:textId="5413AE08" w:rsidR="00493AFC" w:rsidRDefault="00493AFC" w:rsidP="003F0575">
      <w:pPr>
        <w:pStyle w:val="Heading1"/>
        <w:pageBreakBefore/>
      </w:pPr>
      <w:bookmarkStart w:id="2" w:name="_Toc397612978"/>
      <w:r>
        <w:lastRenderedPageBreak/>
        <w:t>New Features</w:t>
      </w:r>
      <w:bookmarkEnd w:id="2"/>
    </w:p>
    <w:p w14:paraId="2DC1FA07" w14:textId="4D459DFD" w:rsidR="00493AFC" w:rsidRDefault="00493AFC" w:rsidP="00493AFC">
      <w:pPr>
        <w:pStyle w:val="BodyText"/>
      </w:pPr>
      <w:r w:rsidRPr="008A1624">
        <w:t>This section describes each of the new features in this release.</w:t>
      </w:r>
    </w:p>
    <w:p w14:paraId="7663C118" w14:textId="77777777" w:rsidR="00F3265D" w:rsidRPr="008A1624" w:rsidRDefault="00F3265D" w:rsidP="00493AFC">
      <w:pPr>
        <w:pStyle w:val="BodyText"/>
      </w:pPr>
    </w:p>
    <w:p w14:paraId="697C5151" w14:textId="68C046FE" w:rsidR="00464402" w:rsidRDefault="00464402" w:rsidP="00464402">
      <w:pPr>
        <w:pStyle w:val="Heading3"/>
      </w:pPr>
      <w:bookmarkStart w:id="3" w:name="_Toc397612979"/>
      <w:r>
        <w:t>Tech</w:t>
      </w:r>
      <w:r w:rsidR="00045A62">
        <w:t>nology</w:t>
      </w:r>
      <w:r w:rsidR="003A65D9">
        <w:t xml:space="preserve"> r</w:t>
      </w:r>
      <w:r>
        <w:t>efresh</w:t>
      </w:r>
      <w:bookmarkEnd w:id="3"/>
    </w:p>
    <w:p w14:paraId="5D621BAB" w14:textId="4D144378" w:rsidR="00A82C90" w:rsidRDefault="00464402" w:rsidP="00464402">
      <w:pPr>
        <w:pStyle w:val="BodyText"/>
      </w:pPr>
      <w:r>
        <w:t xml:space="preserve">This version of </w:t>
      </w:r>
      <w:sdt>
        <w:sdtPr>
          <w:alias w:val="Product"/>
          <w:tag w:val="j7e7b800099f4ad4b7003f2a6724bc88"/>
          <w:id w:val="1375282114"/>
          <w:lock w:val="contentLocked"/>
          <w:placeholder>
            <w:docPart w:val="B5DC76DEDD834BE086A9CCA33BC787B1"/>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3FD98AD9-FADC-445D-B2A9-952AEB4762AD}"/>
          <w:text w:multiLine="1"/>
        </w:sdtPr>
        <w:sdtEndPr/>
        <w:sdtContent>
          <w:r>
            <w:t>P2 Explorer</w:t>
          </w:r>
        </w:sdtContent>
      </w:sdt>
      <w:r>
        <w:t xml:space="preserve"> </w:t>
      </w:r>
      <w:r w:rsidR="00045A62">
        <w:t>uses</w:t>
      </w:r>
      <w:r>
        <w:t xml:space="preserve"> new technologies </w:t>
      </w:r>
      <w:r w:rsidR="00045A62">
        <w:t xml:space="preserve">to </w:t>
      </w:r>
      <w:r>
        <w:t>support cross-browser compatibili</w:t>
      </w:r>
      <w:r w:rsidR="00045A62">
        <w:t>ty</w:t>
      </w:r>
      <w:r w:rsidR="00A82C90">
        <w:t>,</w:t>
      </w:r>
      <w:r w:rsidR="00045A62">
        <w:t xml:space="preserve"> as well as allow</w:t>
      </w:r>
      <w:r w:rsidR="00114084">
        <w:t>ing</w:t>
      </w:r>
      <w:r w:rsidR="00045A62">
        <w:t xml:space="preserve"> new </w:t>
      </w:r>
      <w:r w:rsidR="00A82C90">
        <w:t xml:space="preserve">and sleeker </w:t>
      </w:r>
      <w:r w:rsidR="00045A62">
        <w:t>visualiz</w:t>
      </w:r>
      <w:r>
        <w:t>ation</w:t>
      </w:r>
      <w:r w:rsidR="00A82C90">
        <w:t>s</w:t>
      </w:r>
      <w:r>
        <w:t xml:space="preserve"> to be used in the framework. </w:t>
      </w:r>
    </w:p>
    <w:p w14:paraId="6148853D" w14:textId="6D055A64" w:rsidR="00464402" w:rsidRDefault="00A82C90" w:rsidP="00464402">
      <w:pPr>
        <w:pStyle w:val="BodyText"/>
      </w:pPr>
      <w:r>
        <w:t>T</w:t>
      </w:r>
      <w:r w:rsidR="00464402">
        <w:t>he tech</w:t>
      </w:r>
      <w:r w:rsidR="00045A62">
        <w:t>nology</w:t>
      </w:r>
      <w:r w:rsidR="00464402">
        <w:t xml:space="preserve"> refresh will </w:t>
      </w:r>
      <w:r>
        <w:t xml:space="preserve">support a wide range of </w:t>
      </w:r>
      <w:r>
        <w:t>new feature</w:t>
      </w:r>
      <w:r>
        <w:t xml:space="preserve">s and visualization opportunities, and </w:t>
      </w:r>
      <w:r w:rsidR="00464402">
        <w:t>deliver significant performance improvements.</w:t>
      </w:r>
    </w:p>
    <w:p w14:paraId="6BF3A80F" w14:textId="77777777" w:rsidR="00F3265D" w:rsidRDefault="00F3265D" w:rsidP="00464402">
      <w:pPr>
        <w:pStyle w:val="BodyText"/>
      </w:pPr>
    </w:p>
    <w:p w14:paraId="4E98CF83" w14:textId="19FD440B" w:rsidR="002F50C8" w:rsidRDefault="00A27598" w:rsidP="00464402">
      <w:pPr>
        <w:pStyle w:val="Heading3"/>
      </w:pPr>
      <w:bookmarkStart w:id="4" w:name="_Toc397612980"/>
      <w:r>
        <w:t>Contemporary</w:t>
      </w:r>
      <w:r w:rsidR="002F50C8">
        <w:t xml:space="preserve"> </w:t>
      </w:r>
      <w:r w:rsidR="003A65D9">
        <w:t>l</w:t>
      </w:r>
      <w:r w:rsidR="002F50C8">
        <w:t xml:space="preserve">ook and </w:t>
      </w:r>
      <w:r w:rsidR="003A65D9">
        <w:t>f</w:t>
      </w:r>
      <w:r w:rsidR="002F50C8">
        <w:t>eel</w:t>
      </w:r>
      <w:bookmarkEnd w:id="4"/>
    </w:p>
    <w:p w14:paraId="3D03722C" w14:textId="544BA819" w:rsidR="002F50C8" w:rsidRDefault="002F50C8" w:rsidP="002F50C8">
      <w:pPr>
        <w:pStyle w:val="BodyText"/>
      </w:pPr>
      <w:r>
        <w:t xml:space="preserve">The look and feel of </w:t>
      </w:r>
      <w:sdt>
        <w:sdtPr>
          <w:alias w:val="Product"/>
          <w:tag w:val="j7e7b800099f4ad4b7003f2a6724bc88"/>
          <w:id w:val="898716103"/>
          <w:lock w:val="contentLocked"/>
          <w:placeholder>
            <w:docPart w:val="7735ABBFA813476A9AD130CFF31FF6C5"/>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3FD98AD9-FADC-445D-B2A9-952AEB4762AD}"/>
          <w:text w:multiLine="1"/>
        </w:sdtPr>
        <w:sdtContent>
          <w:r>
            <w:t>P2 Explorer</w:t>
          </w:r>
        </w:sdtContent>
      </w:sdt>
      <w:r>
        <w:t xml:space="preserve"> is substantially different to previous versions. Version </w:t>
      </w:r>
      <w:sdt>
        <w:sdtPr>
          <w:alias w:val="Software Version"/>
          <w:tag w:val="Software_x0020_Version"/>
          <w:id w:val="-1866434412"/>
          <w:placeholder>
            <w:docPart w:val="19B05C7A113D4A42920653633AF3696D"/>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Software_x0020_Version[1]" w:storeItemID="{3FD98AD9-FADC-445D-B2A9-952AEB4762AD}"/>
          <w:text/>
        </w:sdtPr>
        <w:sdtContent>
          <w:r>
            <w:t>4.0.0</w:t>
          </w:r>
        </w:sdtContent>
      </w:sdt>
      <w:r>
        <w:t xml:space="preserve"> introduces a modern, sleek, and more intuitive look and feel.</w:t>
      </w:r>
      <w:r w:rsidR="00A27598">
        <w:t xml:space="preserve"> Content is king, allowing you to </w:t>
      </w:r>
      <w:r w:rsidR="00DA3F29">
        <w:t>zoom in</w:t>
      </w:r>
      <w:r w:rsidR="00A27598">
        <w:t xml:space="preserve"> on problem areas so they can be addressed quickly and effectively.</w:t>
      </w:r>
    </w:p>
    <w:p w14:paraId="1EFF4A99" w14:textId="48F275BB" w:rsidR="002F50C8" w:rsidRDefault="00651570" w:rsidP="002F50C8">
      <w:pPr>
        <w:pStyle w:val="BodyText"/>
      </w:pPr>
      <w:r>
        <w:rPr>
          <w:noProof/>
        </w:rPr>
        <w:drawing>
          <wp:inline distT="0" distB="0" distL="0" distR="0" wp14:anchorId="189B6DF6" wp14:editId="5C466DC6">
            <wp:extent cx="5759450" cy="4404502"/>
            <wp:effectExtent l="19050" t="19050" r="12700" b="1524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759450" cy="4404502"/>
                    </a:xfrm>
                    <a:prstGeom prst="rect">
                      <a:avLst/>
                    </a:prstGeom>
                    <a:ln>
                      <a:solidFill>
                        <a:schemeClr val="bg1">
                          <a:lumMod val="50000"/>
                        </a:schemeClr>
                      </a:solidFill>
                    </a:ln>
                  </pic:spPr>
                </pic:pic>
              </a:graphicData>
            </a:graphic>
          </wp:inline>
        </w:drawing>
      </w:r>
    </w:p>
    <w:p w14:paraId="06EABFA2" w14:textId="77777777" w:rsidR="00F3265D" w:rsidRDefault="00F3265D" w:rsidP="002F50C8">
      <w:pPr>
        <w:pStyle w:val="BodyText"/>
      </w:pPr>
    </w:p>
    <w:p w14:paraId="76C65D19" w14:textId="77777777" w:rsidR="00F3265D" w:rsidRPr="002F50C8" w:rsidRDefault="00F3265D" w:rsidP="002F50C8">
      <w:pPr>
        <w:pStyle w:val="BodyText"/>
      </w:pPr>
    </w:p>
    <w:p w14:paraId="5DE518E7" w14:textId="1DFD257F" w:rsidR="00464402" w:rsidRDefault="002938F9" w:rsidP="00464402">
      <w:pPr>
        <w:pStyle w:val="Heading3"/>
      </w:pPr>
      <w:bookmarkStart w:id="5" w:name="_Toc397612981"/>
      <w:r>
        <w:lastRenderedPageBreak/>
        <w:t>New p</w:t>
      </w:r>
      <w:r w:rsidR="00464402">
        <w:t xml:space="preserve">age </w:t>
      </w:r>
      <w:r>
        <w:t>control framework</w:t>
      </w:r>
      <w:bookmarkEnd w:id="5"/>
    </w:p>
    <w:p w14:paraId="54DAAF3A" w14:textId="77777777" w:rsidR="00D01B39" w:rsidRDefault="00C20800" w:rsidP="00464402">
      <w:pPr>
        <w:pStyle w:val="BodyText"/>
      </w:pPr>
      <w:sdt>
        <w:sdtPr>
          <w:alias w:val="Product"/>
          <w:tag w:val="j7e7b800099f4ad4b7003f2a6724bc88"/>
          <w:id w:val="1038853482"/>
          <w:lock w:val="contentLocked"/>
          <w:placeholder>
            <w:docPart w:val="D01571ABB16E49D98B46A402C7E027F5"/>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3FD98AD9-FADC-445D-B2A9-952AEB4762AD}"/>
          <w:text w:multiLine="1"/>
        </w:sdtPr>
        <w:sdtEndPr/>
        <w:sdtContent>
          <w:r w:rsidR="00464402">
            <w:t>P2 Explorer</w:t>
          </w:r>
        </w:sdtContent>
      </w:sdt>
      <w:r w:rsidR="00464402">
        <w:t xml:space="preserve"> </w:t>
      </w:r>
      <w:sdt>
        <w:sdtPr>
          <w:alias w:val="Software Version"/>
          <w:tag w:val="Software_x0020_Version"/>
          <w:id w:val="-169103602"/>
          <w:placeholder>
            <w:docPart w:val="A73738718AF24AFF8F8C59B1DEEF90C8"/>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Software_x0020_Version[1]" w:storeItemID="{3FD98AD9-FADC-445D-B2A9-952AEB4762AD}"/>
          <w:text/>
        </w:sdtPr>
        <w:sdtEndPr/>
        <w:sdtContent>
          <w:r w:rsidR="003A6E9C">
            <w:t>4.0.0</w:t>
          </w:r>
        </w:sdtContent>
      </w:sdt>
      <w:r w:rsidR="00464402">
        <w:t xml:space="preserve"> </w:t>
      </w:r>
      <w:r w:rsidR="00D01B39">
        <w:t xml:space="preserve">brings into play </w:t>
      </w:r>
      <w:r w:rsidR="00464402">
        <w:t xml:space="preserve">a new </w:t>
      </w:r>
      <w:r w:rsidR="00D01B39">
        <w:t xml:space="preserve">framework for </w:t>
      </w:r>
      <w:r w:rsidR="00C561B5">
        <w:t>page control</w:t>
      </w:r>
      <w:r w:rsidR="00D01B39">
        <w:t>s</w:t>
      </w:r>
      <w:r w:rsidR="00C561B5">
        <w:t xml:space="preserve">. </w:t>
      </w:r>
    </w:p>
    <w:p w14:paraId="4DADCF81" w14:textId="1C2AB48A" w:rsidR="00C561B5" w:rsidRDefault="00C561B5" w:rsidP="00464402">
      <w:pPr>
        <w:pStyle w:val="BodyText"/>
      </w:pPr>
      <w:r>
        <w:t>Page objects</w:t>
      </w:r>
      <w:r w:rsidR="00D01B39">
        <w:t>,</w:t>
      </w:r>
      <w:r>
        <w:t xml:space="preserve"> </w:t>
      </w:r>
      <w:r w:rsidR="00D01B39">
        <w:t xml:space="preserve">such as charts, </w:t>
      </w:r>
      <w:r>
        <w:t xml:space="preserve">now use a subscription model to interact with other objects on the same page. </w:t>
      </w:r>
      <w:r w:rsidR="00464402">
        <w:t xml:space="preserve">Any page object in </w:t>
      </w:r>
      <w:sdt>
        <w:sdtPr>
          <w:alias w:val="Product"/>
          <w:tag w:val="j7e7b800099f4ad4b7003f2a6724bc88"/>
          <w:id w:val="721944376"/>
          <w:lock w:val="contentLocked"/>
          <w:placeholder>
            <w:docPart w:val="3F0685BF7A1B4962B18B7C70F7BC0C5D"/>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3FD98AD9-FADC-445D-B2A9-952AEB4762AD}"/>
          <w:text w:multiLine="1"/>
        </w:sdtPr>
        <w:sdtEndPr/>
        <w:sdtContent>
          <w:r w:rsidR="00045A62">
            <w:t>P2 Explorer</w:t>
          </w:r>
        </w:sdtContent>
      </w:sdt>
      <w:r w:rsidR="00464402">
        <w:t xml:space="preserve"> can </w:t>
      </w:r>
      <w:r>
        <w:t xml:space="preserve">now </w:t>
      </w:r>
      <w:r w:rsidR="00464402">
        <w:t xml:space="preserve">‘subscribe’ to events from other page </w:t>
      </w:r>
      <w:r w:rsidR="00D01B39">
        <w:t>objects</w:t>
      </w:r>
      <w:r>
        <w:t xml:space="preserve">, and page objects </w:t>
      </w:r>
      <w:r w:rsidR="00464402">
        <w:t xml:space="preserve">can </w:t>
      </w:r>
      <w:r>
        <w:t xml:space="preserve">also </w:t>
      </w:r>
      <w:r w:rsidR="00464402">
        <w:t xml:space="preserve">‘publish’ </w:t>
      </w:r>
      <w:r w:rsidR="00D01B39">
        <w:t>events back into the framework, which in turn are pushed to and drive further page objects.</w:t>
      </w:r>
    </w:p>
    <w:p w14:paraId="38F937ED" w14:textId="1DD74A64" w:rsidR="00464402" w:rsidRDefault="00464402" w:rsidP="00464402">
      <w:pPr>
        <w:pStyle w:val="BodyText"/>
      </w:pPr>
      <w:r>
        <w:t xml:space="preserve">For </w:t>
      </w:r>
      <w:r w:rsidR="00C561B5">
        <w:t>example</w:t>
      </w:r>
      <w:r>
        <w:t xml:space="preserve">, a page </w:t>
      </w:r>
      <w:r w:rsidR="00C561B5">
        <w:t>might</w:t>
      </w:r>
      <w:r>
        <w:t xml:space="preserve"> contain a time picker </w:t>
      </w:r>
      <w:r w:rsidR="00C561B5">
        <w:t xml:space="preserve">to control </w:t>
      </w:r>
      <w:r>
        <w:t xml:space="preserve">the start and end time </w:t>
      </w:r>
      <w:r w:rsidR="00C561B5">
        <w:t xml:space="preserve">of a particular </w:t>
      </w:r>
      <w:r>
        <w:t>line chart</w:t>
      </w:r>
      <w:r w:rsidR="00C561B5">
        <w:t>. T</w:t>
      </w:r>
      <w:r>
        <w:t xml:space="preserve">he line chart </w:t>
      </w:r>
      <w:r w:rsidR="00C561B5">
        <w:t xml:space="preserve">might </w:t>
      </w:r>
      <w:r>
        <w:t>then have a selectable region</w:t>
      </w:r>
      <w:r w:rsidR="00C561B5">
        <w:t>,</w:t>
      </w:r>
      <w:r>
        <w:t xml:space="preserve"> which then publishes an additional start and end time </w:t>
      </w:r>
      <w:r w:rsidR="00C561B5">
        <w:t xml:space="preserve">that </w:t>
      </w:r>
      <w:r>
        <w:t xml:space="preserve">other controls can </w:t>
      </w:r>
      <w:r w:rsidR="00C561B5">
        <w:t>subscribe</w:t>
      </w:r>
      <w:r>
        <w:t xml:space="preserve"> to. </w:t>
      </w:r>
    </w:p>
    <w:p w14:paraId="25816B53" w14:textId="77777777" w:rsidR="00AD0F2B" w:rsidRDefault="00AD0F2B" w:rsidP="00464402">
      <w:pPr>
        <w:pStyle w:val="BodyText"/>
      </w:pPr>
    </w:p>
    <w:p w14:paraId="4BE3490D" w14:textId="77777777" w:rsidR="00464402" w:rsidRDefault="00464402" w:rsidP="00464402">
      <w:pPr>
        <w:pStyle w:val="Heading3"/>
      </w:pPr>
      <w:bookmarkStart w:id="6" w:name="_Toc397612982"/>
      <w:r>
        <w:t>Workspaces</w:t>
      </w:r>
      <w:bookmarkEnd w:id="6"/>
    </w:p>
    <w:p w14:paraId="4CEDEB1F" w14:textId="77777777" w:rsidR="00F3265D" w:rsidRDefault="00C20800" w:rsidP="00464402">
      <w:pPr>
        <w:pStyle w:val="BodyText"/>
      </w:pPr>
      <w:sdt>
        <w:sdtPr>
          <w:alias w:val="Product"/>
          <w:tag w:val="j7e7b800099f4ad4b7003f2a6724bc88"/>
          <w:id w:val="-2061242210"/>
          <w:lock w:val="contentLocked"/>
          <w:placeholder>
            <w:docPart w:val="8D3981532E8A446094A711B32B54BD0A"/>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3FD98AD9-FADC-445D-B2A9-952AEB4762AD}"/>
          <w:text w:multiLine="1"/>
        </w:sdtPr>
        <w:sdtEndPr/>
        <w:sdtContent>
          <w:r w:rsidR="00464402">
            <w:t>P2 Explorer</w:t>
          </w:r>
        </w:sdtContent>
      </w:sdt>
      <w:r w:rsidR="003A6E9C">
        <w:t xml:space="preserve"> </w:t>
      </w:r>
      <w:sdt>
        <w:sdtPr>
          <w:alias w:val="Software Version"/>
          <w:tag w:val="Software_x0020_Version"/>
          <w:id w:val="-1736315314"/>
          <w:placeholder>
            <w:docPart w:val="22CE5697C9A6461E97AEFE07D1A0EDB1"/>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Software_x0020_Version[1]" w:storeItemID="{3FD98AD9-FADC-445D-B2A9-952AEB4762AD}"/>
          <w:text/>
        </w:sdtPr>
        <w:sdtEndPr/>
        <w:sdtContent>
          <w:r w:rsidR="003A6E9C">
            <w:t>4.0.0</w:t>
          </w:r>
        </w:sdtContent>
      </w:sdt>
      <w:r w:rsidR="00464402">
        <w:t xml:space="preserve"> uses workspaces to group together related pages. A workspace combines dashboards into ‘packs’ of related dashboards</w:t>
      </w:r>
      <w:r w:rsidR="00F3265D">
        <w:t>.</w:t>
      </w:r>
    </w:p>
    <w:p w14:paraId="69765C46" w14:textId="4C594A00" w:rsidR="00464402" w:rsidRDefault="00464402" w:rsidP="00464402">
      <w:pPr>
        <w:pStyle w:val="BodyText"/>
      </w:pPr>
      <w:r>
        <w:t>The use of workspaces to group pages</w:t>
      </w:r>
      <w:r w:rsidR="00F3265D">
        <w:t xml:space="preserve"> serves to enhance</w:t>
      </w:r>
      <w:r>
        <w:t xml:space="preserve"> page navigation for users of </w:t>
      </w:r>
      <w:r w:rsidR="00F3265D">
        <w:t xml:space="preserve">P2 </w:t>
      </w:r>
      <w:r>
        <w:t>Explorer.</w:t>
      </w:r>
      <w:r w:rsidR="00F3265D">
        <w:t xml:space="preserve"> It also provides another level of security, with administrators being able to set up different permissions and access levels for each workspace.</w:t>
      </w:r>
    </w:p>
    <w:p w14:paraId="4DD8948E" w14:textId="1FC4A385" w:rsidR="007B08C0" w:rsidRDefault="007B08C0" w:rsidP="00464402">
      <w:pPr>
        <w:pStyle w:val="BodyText"/>
      </w:pPr>
      <w:r>
        <w:rPr>
          <w:noProof/>
        </w:rPr>
        <w:drawing>
          <wp:inline distT="0" distB="0" distL="0" distR="0" wp14:anchorId="55C1F4BD" wp14:editId="0221E6C5">
            <wp:extent cx="5759532" cy="2078182"/>
            <wp:effectExtent l="19050" t="19050" r="12700" b="1778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1"/>
                    <a:srcRect b="50703"/>
                    <a:stretch/>
                  </pic:blipFill>
                  <pic:spPr bwMode="auto">
                    <a:xfrm>
                      <a:off x="0" y="0"/>
                      <a:ext cx="5759450" cy="2078152"/>
                    </a:xfrm>
                    <a:prstGeom prst="rect">
                      <a:avLst/>
                    </a:prstGeom>
                    <a:ln>
                      <a:solidFill>
                        <a:schemeClr val="bg1">
                          <a:lumMod val="50000"/>
                        </a:schemeClr>
                      </a:solidFill>
                    </a:ln>
                    <a:extLst>
                      <a:ext uri="{53640926-AAD7-44D8-BBD7-CCE9431645EC}">
                        <a14:shadowObscured xmlns:a14="http://schemas.microsoft.com/office/drawing/2010/main"/>
                      </a:ext>
                    </a:extLst>
                  </pic:spPr>
                </pic:pic>
              </a:graphicData>
            </a:graphic>
          </wp:inline>
        </w:drawing>
      </w:r>
    </w:p>
    <w:p w14:paraId="70FF1FEC" w14:textId="77777777" w:rsidR="00AD0F2B" w:rsidRDefault="00AD0F2B" w:rsidP="00464402">
      <w:pPr>
        <w:pStyle w:val="BodyText"/>
      </w:pPr>
    </w:p>
    <w:p w14:paraId="41B70D4D" w14:textId="34EFF44C" w:rsidR="00464402" w:rsidRDefault="003A65D9" w:rsidP="00464402">
      <w:pPr>
        <w:pStyle w:val="Heading3"/>
      </w:pPr>
      <w:bookmarkStart w:id="7" w:name="_Toc397612983"/>
      <w:r>
        <w:t>Display data from different levels in a hierarchy</w:t>
      </w:r>
      <w:bookmarkEnd w:id="7"/>
    </w:p>
    <w:p w14:paraId="475C2478" w14:textId="0E4A6578" w:rsidR="003A65D9" w:rsidRDefault="002938F9" w:rsidP="003A65D9">
      <w:pPr>
        <w:pStyle w:val="BodyText"/>
      </w:pPr>
      <w:r>
        <w:t xml:space="preserve">The asset hierarchy model in P2 Explorer has been taken to a whole new level. </w:t>
      </w:r>
      <w:sdt>
        <w:sdtPr>
          <w:alias w:val="Product"/>
          <w:tag w:val="j7e7b800099f4ad4b7003f2a6724bc88"/>
          <w:id w:val="-1948001479"/>
          <w:lock w:val="contentLocked"/>
          <w:placeholder>
            <w:docPart w:val="BD692BABCB43418E80C4877F409EF4B7"/>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3FD98AD9-FADC-445D-B2A9-952AEB4762AD}"/>
          <w:text w:multiLine="1"/>
        </w:sdtPr>
        <w:sdtContent>
          <w:r w:rsidR="003A65D9">
            <w:t>P2 Explorer</w:t>
          </w:r>
        </w:sdtContent>
      </w:sdt>
      <w:r w:rsidR="003A65D9">
        <w:t xml:space="preserve"> </w:t>
      </w:r>
      <w:sdt>
        <w:sdtPr>
          <w:alias w:val="Software Version"/>
          <w:tag w:val="Software_x0020_Version"/>
          <w:id w:val="-1335136433"/>
          <w:placeholder>
            <w:docPart w:val="EE31FF6BC9A34DA99BAEA6F4A9427436"/>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Software_x0020_Version[1]" w:storeItemID="{3FD98AD9-FADC-445D-B2A9-952AEB4762AD}"/>
          <w:text/>
        </w:sdtPr>
        <w:sdtContent>
          <w:r w:rsidR="003A65D9">
            <w:t>4.0.0</w:t>
          </w:r>
        </w:sdtContent>
      </w:sdt>
      <w:r w:rsidR="003A65D9">
        <w:t xml:space="preserve"> can </w:t>
      </w:r>
      <w:r>
        <w:t xml:space="preserve">now </w:t>
      </w:r>
      <w:r w:rsidR="003A65D9">
        <w:t>pull in data from different levels in a</w:t>
      </w:r>
      <w:r w:rsidR="00783C0E">
        <w:t>n asset</w:t>
      </w:r>
      <w:r w:rsidR="003A65D9">
        <w:t xml:space="preserve"> hierarchy, and display it on a single page.</w:t>
      </w:r>
    </w:p>
    <w:p w14:paraId="3863B48E" w14:textId="7A4643FD" w:rsidR="00783C0E" w:rsidRDefault="003A65D9" w:rsidP="00464402">
      <w:pPr>
        <w:pStyle w:val="BodyText"/>
      </w:pPr>
      <w:r>
        <w:t xml:space="preserve">In previous versions of </w:t>
      </w:r>
      <w:sdt>
        <w:sdtPr>
          <w:alias w:val="Product"/>
          <w:tag w:val="j7e7b800099f4ad4b7003f2a6724bc88"/>
          <w:id w:val="-1032193451"/>
          <w:lock w:val="contentLocked"/>
          <w:placeholder>
            <w:docPart w:val="B3451AE049664272BE4B375E74112D67"/>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3FD98AD9-FADC-445D-B2A9-952AEB4762AD}"/>
          <w:text w:multiLine="1"/>
        </w:sdtPr>
        <w:sdtContent>
          <w:r>
            <w:t>P2 Explorer</w:t>
          </w:r>
        </w:sdtContent>
      </w:sdt>
      <w:r>
        <w:t>, a page</w:t>
      </w:r>
      <w:r w:rsidR="00464402">
        <w:t xml:space="preserve"> was tied to a particular ‘type’</w:t>
      </w:r>
      <w:r>
        <w:t>,</w:t>
      </w:r>
      <w:r w:rsidR="00464402">
        <w:t xml:space="preserve"> known as a </w:t>
      </w:r>
      <w:r w:rsidR="0085495B">
        <w:t>‘</w:t>
      </w:r>
      <w:r w:rsidR="00464402">
        <w:t>template</w:t>
      </w:r>
      <w:r w:rsidR="0085495B">
        <w:t>’</w:t>
      </w:r>
      <w:r w:rsidR="00464402">
        <w:t xml:space="preserve"> </w:t>
      </w:r>
      <w:r>
        <w:t>(</w:t>
      </w:r>
      <w:r w:rsidR="00464402">
        <w:t>e.g. Well).</w:t>
      </w:r>
      <w:r w:rsidR="00783C0E">
        <w:t xml:space="preserve"> Data was only able to be pulled in from a specified level in the asset hierarchy; for example, a page could only display data from a selected well. In the latest version of </w:t>
      </w:r>
      <w:sdt>
        <w:sdtPr>
          <w:alias w:val="Product"/>
          <w:tag w:val="j7e7b800099f4ad4b7003f2a6724bc88"/>
          <w:id w:val="85580991"/>
          <w:lock w:val="contentLocked"/>
          <w:placeholder>
            <w:docPart w:val="9E2BC6039E2A4A7483183F4B1A7DFA72"/>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3FD98AD9-FADC-445D-B2A9-952AEB4762AD}"/>
          <w:text w:multiLine="1"/>
        </w:sdtPr>
        <w:sdtContent>
          <w:r w:rsidR="00783C0E">
            <w:t>P2 Explorer</w:t>
          </w:r>
        </w:sdtContent>
      </w:sdt>
      <w:r w:rsidR="00783C0E">
        <w:t>, data can be pulled in from multiple wells in the hierarchy.</w:t>
      </w:r>
    </w:p>
    <w:p w14:paraId="57237772" w14:textId="77777777" w:rsidR="002938F9" w:rsidRDefault="002938F9" w:rsidP="00464402">
      <w:pPr>
        <w:pStyle w:val="BodyText"/>
      </w:pPr>
    </w:p>
    <w:p w14:paraId="0EC9B33A" w14:textId="77777777" w:rsidR="004C56BD" w:rsidRDefault="004C56BD" w:rsidP="00D42586">
      <w:pPr>
        <w:pStyle w:val="Heading3"/>
      </w:pPr>
      <w:bookmarkStart w:id="8" w:name="_Toc397612984"/>
      <w:r>
        <w:t>Data source agnostic page controls</w:t>
      </w:r>
      <w:bookmarkEnd w:id="8"/>
    </w:p>
    <w:p w14:paraId="6AED7030" w14:textId="77777777" w:rsidR="004C56BD" w:rsidRPr="005C2A3D" w:rsidRDefault="004C56BD" w:rsidP="00383EAF">
      <w:pPr>
        <w:pStyle w:val="BodyText"/>
      </w:pPr>
      <w:sdt>
        <w:sdtPr>
          <w:alias w:val="Product"/>
          <w:tag w:val="j7e7b800099f4ad4b7003f2a6724bc88"/>
          <w:id w:val="-314577974"/>
          <w:lock w:val="contentLocked"/>
          <w:placeholder>
            <w:docPart w:val="A98C435A104846509F53AED65491E1DE"/>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3FD98AD9-FADC-445D-B2A9-952AEB4762AD}"/>
          <w:text w:multiLine="1"/>
        </w:sdtPr>
        <w:sdtContent>
          <w:r>
            <w:t>P2 Explorer</w:t>
          </w:r>
        </w:sdtContent>
      </w:sdt>
      <w:r>
        <w:t xml:space="preserve"> </w:t>
      </w:r>
      <w:sdt>
        <w:sdtPr>
          <w:alias w:val="Software Version"/>
          <w:tag w:val="Software_x0020_Version"/>
          <w:id w:val="1457752777"/>
          <w:placeholder>
            <w:docPart w:val="0AB98B2CBB57437DAD8FBB23872009A3"/>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Software_x0020_Version[1]" w:storeItemID="{3FD98AD9-FADC-445D-B2A9-952AEB4762AD}"/>
          <w:text/>
        </w:sdtPr>
        <w:sdtContent>
          <w:r>
            <w:t>4.0.0</w:t>
          </w:r>
        </w:sdtContent>
      </w:sdt>
      <w:r>
        <w:t xml:space="preserve"> displays data from any time series or relational data source, by using P2 Server as a broker between the data source and P2 Explorer. P2 Server now natively handles both relational and time-series data for consumption by P2 Explorer.</w:t>
      </w:r>
    </w:p>
    <w:p w14:paraId="00AC6587" w14:textId="42343953" w:rsidR="00464402" w:rsidRDefault="008D4712" w:rsidP="00464402">
      <w:pPr>
        <w:pStyle w:val="Heading3"/>
      </w:pPr>
      <w:bookmarkStart w:id="9" w:name="_Toc397612985"/>
      <w:r>
        <w:lastRenderedPageBreak/>
        <w:t xml:space="preserve">Native Explorer </w:t>
      </w:r>
      <w:r w:rsidR="00464402">
        <w:t>Charts</w:t>
      </w:r>
      <w:bookmarkEnd w:id="9"/>
    </w:p>
    <w:p w14:paraId="1F443D7B" w14:textId="77777777" w:rsidR="008D4712" w:rsidRDefault="00C20800" w:rsidP="00464402">
      <w:pPr>
        <w:pStyle w:val="BodyText"/>
      </w:pPr>
      <w:sdt>
        <w:sdtPr>
          <w:alias w:val="Product"/>
          <w:tag w:val="j7e7b800099f4ad4b7003f2a6724bc88"/>
          <w:id w:val="1763945800"/>
          <w:lock w:val="contentLocked"/>
          <w:placeholder>
            <w:docPart w:val="534493D24751401B918B0D0EEF679850"/>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3FD98AD9-FADC-445D-B2A9-952AEB4762AD}"/>
          <w:text w:multiLine="1"/>
        </w:sdtPr>
        <w:sdtEndPr/>
        <w:sdtContent>
          <w:r w:rsidR="00464402">
            <w:t>P2 Explorer</w:t>
          </w:r>
        </w:sdtContent>
      </w:sdt>
      <w:r w:rsidR="00464402">
        <w:t xml:space="preserve"> </w:t>
      </w:r>
      <w:sdt>
        <w:sdtPr>
          <w:alias w:val="Software Version"/>
          <w:tag w:val="Software_x0020_Version"/>
          <w:id w:val="595907913"/>
          <w:placeholder>
            <w:docPart w:val="1A34930B8F7340DC94838F16D51BCEC2"/>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Software_x0020_Version[1]" w:storeItemID="{3FD98AD9-FADC-445D-B2A9-952AEB4762AD}"/>
          <w:text/>
        </w:sdtPr>
        <w:sdtEndPr/>
        <w:sdtContent>
          <w:r w:rsidR="003A6E9C">
            <w:t>4.0.0</w:t>
          </w:r>
        </w:sdtContent>
      </w:sdt>
      <w:r w:rsidR="00464402">
        <w:t xml:space="preserve"> has a built</w:t>
      </w:r>
      <w:r w:rsidR="008D4712">
        <w:t>-</w:t>
      </w:r>
      <w:r w:rsidR="00464402">
        <w:t xml:space="preserve">in library of </w:t>
      </w:r>
      <w:r w:rsidR="008D4712">
        <w:t xml:space="preserve">native </w:t>
      </w:r>
      <w:r w:rsidR="00464402">
        <w:t>charts</w:t>
      </w:r>
      <w:r w:rsidR="008D4712">
        <w:t xml:space="preserve">, and does not </w:t>
      </w:r>
      <w:r w:rsidR="00464402">
        <w:t>rely on interfacing with a 3</w:t>
      </w:r>
      <w:r w:rsidR="00464402" w:rsidRPr="006C77B2">
        <w:rPr>
          <w:vertAlign w:val="superscript"/>
        </w:rPr>
        <w:t>rd</w:t>
      </w:r>
      <w:r w:rsidR="00464402">
        <w:t xml:space="preserve"> party charting library. The</w:t>
      </w:r>
      <w:r w:rsidR="008D4712">
        <w:t>se</w:t>
      </w:r>
      <w:r w:rsidR="00464402">
        <w:t xml:space="preserve"> charts make full use of the </w:t>
      </w:r>
      <w:r w:rsidR="008D4712">
        <w:t xml:space="preserve">P2 </w:t>
      </w:r>
      <w:r w:rsidR="00464402">
        <w:t xml:space="preserve">Explorer Framework features by contributing to page control (such as navigation and filtering). </w:t>
      </w:r>
    </w:p>
    <w:p w14:paraId="70BF9C25" w14:textId="17F75713" w:rsidR="00464402" w:rsidRDefault="00464402" w:rsidP="00464402">
      <w:pPr>
        <w:pStyle w:val="BodyText"/>
      </w:pPr>
      <w:r>
        <w:t xml:space="preserve">The chart types available in </w:t>
      </w:r>
      <w:r w:rsidR="008D4712">
        <w:t xml:space="preserve">this release </w:t>
      </w:r>
      <w:r>
        <w:t>are:</w:t>
      </w:r>
    </w:p>
    <w:p w14:paraId="01D628D0" w14:textId="7776B2EF" w:rsidR="00464402" w:rsidRDefault="00464402" w:rsidP="00000F48">
      <w:pPr>
        <w:pStyle w:val="ListBulletCondensed"/>
      </w:pPr>
      <w:r>
        <w:t xml:space="preserve">Bar Chart </w:t>
      </w:r>
      <w:r w:rsidR="008D4712">
        <w:t>(i</w:t>
      </w:r>
      <w:r>
        <w:t>ncluding grouped and stacked</w:t>
      </w:r>
      <w:r w:rsidR="008D4712">
        <w:t>)</w:t>
      </w:r>
    </w:p>
    <w:p w14:paraId="0FE86BD6" w14:textId="77777777" w:rsidR="00464402" w:rsidRDefault="00464402" w:rsidP="00000F48">
      <w:pPr>
        <w:pStyle w:val="ListBulletCondensed"/>
      </w:pPr>
      <w:r>
        <w:t>Line Chart</w:t>
      </w:r>
    </w:p>
    <w:p w14:paraId="627DB407" w14:textId="77777777" w:rsidR="00464402" w:rsidRDefault="00464402" w:rsidP="00000F48">
      <w:pPr>
        <w:pStyle w:val="ListBulletCondensed"/>
      </w:pPr>
      <w:r>
        <w:t>Pie Chart</w:t>
      </w:r>
    </w:p>
    <w:p w14:paraId="0B7065BC" w14:textId="77777777" w:rsidR="00464402" w:rsidRDefault="00464402" w:rsidP="00000F48">
      <w:pPr>
        <w:pStyle w:val="ListBulletCondensed"/>
      </w:pPr>
      <w:r>
        <w:t>Dot Chart</w:t>
      </w:r>
    </w:p>
    <w:p w14:paraId="037041AA" w14:textId="3F9BA7C1" w:rsidR="00B343A0" w:rsidRDefault="00567BC8" w:rsidP="00567BC8">
      <w:pPr>
        <w:pStyle w:val="BodyText"/>
      </w:pPr>
      <w:r>
        <w:rPr>
          <w:noProof/>
        </w:rPr>
        <w:drawing>
          <wp:inline distT="0" distB="0" distL="0" distR="0" wp14:anchorId="570E7694" wp14:editId="2BA6154A">
            <wp:extent cx="2686050" cy="1632608"/>
            <wp:effectExtent l="0" t="0" r="0" b="571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2705194" cy="1644244"/>
                    </a:xfrm>
                    <a:prstGeom prst="rect">
                      <a:avLst/>
                    </a:prstGeom>
                  </pic:spPr>
                </pic:pic>
              </a:graphicData>
            </a:graphic>
          </wp:inline>
        </w:drawing>
      </w:r>
      <w:r w:rsidR="00B343A0">
        <w:t xml:space="preserve">    </w:t>
      </w:r>
      <w:r w:rsidR="00B343A0">
        <w:rPr>
          <w:noProof/>
        </w:rPr>
        <w:drawing>
          <wp:inline distT="0" distB="0" distL="0" distR="0" wp14:anchorId="4AC95659" wp14:editId="5962D53F">
            <wp:extent cx="2859321" cy="158115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2862359" cy="1582830"/>
                    </a:xfrm>
                    <a:prstGeom prst="rect">
                      <a:avLst/>
                    </a:prstGeom>
                  </pic:spPr>
                </pic:pic>
              </a:graphicData>
            </a:graphic>
          </wp:inline>
        </w:drawing>
      </w:r>
    </w:p>
    <w:p w14:paraId="4F237685" w14:textId="77777777" w:rsidR="002938F9" w:rsidRDefault="002938F9" w:rsidP="00567BC8">
      <w:pPr>
        <w:pStyle w:val="BodyText"/>
      </w:pPr>
    </w:p>
    <w:p w14:paraId="460C9BA9" w14:textId="3FF3B4EA" w:rsidR="00567BC8" w:rsidRDefault="00B343A0" w:rsidP="00567BC8">
      <w:pPr>
        <w:pStyle w:val="BodyText"/>
      </w:pPr>
      <w:r>
        <w:t xml:space="preserve">     </w:t>
      </w:r>
      <w:r w:rsidR="00567BC8">
        <w:rPr>
          <w:noProof/>
        </w:rPr>
        <w:drawing>
          <wp:inline distT="0" distB="0" distL="0" distR="0" wp14:anchorId="066F67AF" wp14:editId="6D3E0FD7">
            <wp:extent cx="1914525" cy="1376998"/>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1920945" cy="1381615"/>
                    </a:xfrm>
                    <a:prstGeom prst="rect">
                      <a:avLst/>
                    </a:prstGeom>
                  </pic:spPr>
                </pic:pic>
              </a:graphicData>
            </a:graphic>
          </wp:inline>
        </w:drawing>
      </w:r>
      <w:r>
        <w:t xml:space="preserve">     </w:t>
      </w:r>
      <w:r>
        <w:rPr>
          <w:noProof/>
        </w:rPr>
        <w:drawing>
          <wp:inline distT="0" distB="0" distL="0" distR="0" wp14:anchorId="483FFB60" wp14:editId="4ECA15E2">
            <wp:extent cx="3282074" cy="1369864"/>
            <wp:effectExtent l="0" t="0" r="0" b="190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3292796" cy="1374339"/>
                    </a:xfrm>
                    <a:prstGeom prst="rect">
                      <a:avLst/>
                    </a:prstGeom>
                  </pic:spPr>
                </pic:pic>
              </a:graphicData>
            </a:graphic>
          </wp:inline>
        </w:drawing>
      </w:r>
    </w:p>
    <w:p w14:paraId="38C3EB37" w14:textId="77777777" w:rsidR="002938F9" w:rsidRDefault="002938F9" w:rsidP="00567BC8">
      <w:pPr>
        <w:pStyle w:val="BodyText"/>
      </w:pPr>
    </w:p>
    <w:p w14:paraId="7D48FBB4" w14:textId="77777777" w:rsidR="00633789" w:rsidRDefault="00633789" w:rsidP="00633789">
      <w:pPr>
        <w:pStyle w:val="BodyText"/>
      </w:pPr>
      <w:r>
        <w:t>Explorer Charts have the following features:</w:t>
      </w:r>
    </w:p>
    <w:p w14:paraId="393B2DFB" w14:textId="77777777" w:rsidR="00B343A0" w:rsidRDefault="00B343A0" w:rsidP="00B343A0">
      <w:pPr>
        <w:pStyle w:val="ListBulletCondensed"/>
      </w:pPr>
      <w:r>
        <w:t>Tooltips on hover</w:t>
      </w:r>
    </w:p>
    <w:p w14:paraId="73ED2EA9" w14:textId="77777777" w:rsidR="00633789" w:rsidRDefault="00633789" w:rsidP="00633789">
      <w:pPr>
        <w:pStyle w:val="ListBulletCondensed"/>
      </w:pPr>
      <w:r>
        <w:t>Dual y-axis</w:t>
      </w:r>
    </w:p>
    <w:p w14:paraId="6D23F66A" w14:textId="77777777" w:rsidR="00633789" w:rsidRDefault="00633789" w:rsidP="00633789">
      <w:pPr>
        <w:pStyle w:val="ListBullet2Condensed"/>
      </w:pPr>
      <w:r>
        <w:t>Start the y-axis from zero or another value</w:t>
      </w:r>
    </w:p>
    <w:p w14:paraId="17B12570" w14:textId="77777777" w:rsidR="00633789" w:rsidRDefault="00633789" w:rsidP="00633789">
      <w:pPr>
        <w:pStyle w:val="ListBullet2Condensed"/>
      </w:pPr>
      <w:r>
        <w:t>Interactively fade out extraneous graph data when hovering over a y axis</w:t>
      </w:r>
    </w:p>
    <w:p w14:paraId="01F606F1" w14:textId="77777777" w:rsidR="00633789" w:rsidRDefault="00633789" w:rsidP="00633789">
      <w:pPr>
        <w:pStyle w:val="ListBullet2Condensed"/>
      </w:pPr>
      <w:r>
        <w:t>Linear or logarithmic y-scales</w:t>
      </w:r>
    </w:p>
    <w:p w14:paraId="0A71532D" w14:textId="77777777" w:rsidR="00B343A0" w:rsidRDefault="00B343A0" w:rsidP="00B343A0">
      <w:pPr>
        <w:pStyle w:val="ListBulletCondensed"/>
      </w:pPr>
      <w:r>
        <w:t>Specify axis intervals</w:t>
      </w:r>
    </w:p>
    <w:p w14:paraId="62F80F3D" w14:textId="77777777" w:rsidR="00633789" w:rsidRDefault="00633789" w:rsidP="00633789">
      <w:pPr>
        <w:pStyle w:val="ListBulletCondensed"/>
      </w:pPr>
      <w:r>
        <w:t>Display horizontal or vertical grid lines, or both</w:t>
      </w:r>
    </w:p>
    <w:p w14:paraId="425AB338" w14:textId="77777777" w:rsidR="00633789" w:rsidRDefault="00633789" w:rsidP="00633789">
      <w:pPr>
        <w:pStyle w:val="ListBulletCondensed"/>
      </w:pPr>
      <w:r>
        <w:t>Ability to configure the series name, style, labels, and colour</w:t>
      </w:r>
    </w:p>
    <w:p w14:paraId="2C9A4123" w14:textId="77777777" w:rsidR="00633789" w:rsidRDefault="00633789" w:rsidP="00633789">
      <w:pPr>
        <w:pStyle w:val="ListBulletCondensed"/>
      </w:pPr>
      <w:r>
        <w:t>Set a refresh rate to display the most current data independently of the rest of the page</w:t>
      </w:r>
    </w:p>
    <w:p w14:paraId="34C1B4BB" w14:textId="77777777" w:rsidR="00633789" w:rsidRDefault="00633789" w:rsidP="00633789">
      <w:pPr>
        <w:pStyle w:val="ListBulletCondensed"/>
      </w:pPr>
      <w:r>
        <w:t>Displays data from any data source handled by P2 Server</w:t>
      </w:r>
    </w:p>
    <w:p w14:paraId="6986F13A" w14:textId="166FD8FB" w:rsidR="000D5B65" w:rsidRPr="000D5B65" w:rsidRDefault="000D5B65" w:rsidP="004C56BD">
      <w:pPr>
        <w:pStyle w:val="BodyText"/>
        <w:keepNext/>
        <w:rPr>
          <w:rStyle w:val="Emphasis"/>
        </w:rPr>
      </w:pPr>
      <w:r w:rsidRPr="000D5B65">
        <w:rPr>
          <w:rStyle w:val="Emphasis"/>
        </w:rPr>
        <w:lastRenderedPageBreak/>
        <w:t>Dual Y-Axis:</w:t>
      </w:r>
    </w:p>
    <w:p w14:paraId="420351BB" w14:textId="77777777" w:rsidR="00325E2C" w:rsidRDefault="00325E2C" w:rsidP="00567BC8">
      <w:pPr>
        <w:pStyle w:val="BodyText"/>
      </w:pPr>
      <w:r>
        <w:rPr>
          <w:noProof/>
        </w:rPr>
        <w:drawing>
          <wp:inline distT="0" distB="0" distL="0" distR="0" wp14:anchorId="3E44909B" wp14:editId="67A0FA5C">
            <wp:extent cx="5676900" cy="1656976"/>
            <wp:effectExtent l="0" t="0" r="0" b="63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735473" cy="1674072"/>
                    </a:xfrm>
                    <a:prstGeom prst="rect">
                      <a:avLst/>
                    </a:prstGeom>
                  </pic:spPr>
                </pic:pic>
              </a:graphicData>
            </a:graphic>
          </wp:inline>
        </w:drawing>
      </w:r>
    </w:p>
    <w:p w14:paraId="38908B56" w14:textId="77777777" w:rsidR="00B343A0" w:rsidRDefault="00B343A0" w:rsidP="00567BC8">
      <w:pPr>
        <w:pStyle w:val="BodyText"/>
      </w:pPr>
    </w:p>
    <w:p w14:paraId="7008842C" w14:textId="017EF194" w:rsidR="000D5B65" w:rsidRPr="000D5B65" w:rsidRDefault="000D5B65" w:rsidP="004C56BD">
      <w:pPr>
        <w:pStyle w:val="BodyText"/>
        <w:keepNext/>
        <w:rPr>
          <w:rStyle w:val="Emphasis"/>
        </w:rPr>
      </w:pPr>
      <w:r w:rsidRPr="000D5B65">
        <w:rPr>
          <w:rStyle w:val="Emphasis"/>
        </w:rPr>
        <w:t>Left Y-Axis Selected:</w:t>
      </w:r>
      <w:r>
        <w:rPr>
          <w:rStyle w:val="Emphasis"/>
        </w:rPr>
        <w:tab/>
      </w:r>
      <w:r>
        <w:rPr>
          <w:rStyle w:val="Emphasis"/>
        </w:rPr>
        <w:tab/>
      </w:r>
      <w:r>
        <w:rPr>
          <w:rStyle w:val="Emphasis"/>
        </w:rPr>
        <w:tab/>
      </w:r>
      <w:r>
        <w:rPr>
          <w:rStyle w:val="Emphasis"/>
        </w:rPr>
        <w:tab/>
      </w:r>
      <w:r>
        <w:rPr>
          <w:rStyle w:val="Emphasis"/>
        </w:rPr>
        <w:tab/>
      </w:r>
      <w:r>
        <w:rPr>
          <w:rStyle w:val="Emphasis"/>
        </w:rPr>
        <w:tab/>
        <w:t>Right Y-Axis Selected:</w:t>
      </w:r>
    </w:p>
    <w:p w14:paraId="5AC090B0" w14:textId="623DE082" w:rsidR="00633789" w:rsidRDefault="00325E2C" w:rsidP="00567BC8">
      <w:pPr>
        <w:pStyle w:val="BodyText"/>
      </w:pPr>
      <w:r>
        <w:rPr>
          <w:noProof/>
        </w:rPr>
        <w:drawing>
          <wp:inline distT="0" distB="0" distL="0" distR="0" wp14:anchorId="5AB17B03" wp14:editId="6A77676D">
            <wp:extent cx="2886075" cy="845472"/>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2888297" cy="846123"/>
                    </a:xfrm>
                    <a:prstGeom prst="rect">
                      <a:avLst/>
                    </a:prstGeom>
                  </pic:spPr>
                </pic:pic>
              </a:graphicData>
            </a:graphic>
          </wp:inline>
        </w:drawing>
      </w:r>
      <w:r w:rsidR="00633789">
        <w:rPr>
          <w:noProof/>
        </w:rPr>
        <w:drawing>
          <wp:inline distT="0" distB="0" distL="0" distR="0" wp14:anchorId="197A14E5" wp14:editId="63C6F1FA">
            <wp:extent cx="2803295" cy="825714"/>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2804953" cy="826202"/>
                    </a:xfrm>
                    <a:prstGeom prst="rect">
                      <a:avLst/>
                    </a:prstGeom>
                  </pic:spPr>
                </pic:pic>
              </a:graphicData>
            </a:graphic>
          </wp:inline>
        </w:drawing>
      </w:r>
    </w:p>
    <w:p w14:paraId="1C3E3F9B" w14:textId="77777777" w:rsidR="00B343A0" w:rsidRDefault="00B343A0" w:rsidP="00567BC8">
      <w:pPr>
        <w:pStyle w:val="BodyText"/>
      </w:pPr>
    </w:p>
    <w:p w14:paraId="0410DCC2" w14:textId="77777777" w:rsidR="003D197D" w:rsidRDefault="003D197D" w:rsidP="00A722D7">
      <w:pPr>
        <w:pStyle w:val="Heading3"/>
      </w:pPr>
      <w:bookmarkStart w:id="10" w:name="_Toc397612986"/>
      <w:r>
        <w:t>Data Export</w:t>
      </w:r>
      <w:bookmarkEnd w:id="10"/>
    </w:p>
    <w:p w14:paraId="15F1BD45" w14:textId="28E003FB" w:rsidR="003D197D" w:rsidRDefault="003D197D" w:rsidP="00383EAF">
      <w:pPr>
        <w:pStyle w:val="BodyText"/>
      </w:pPr>
      <w:sdt>
        <w:sdtPr>
          <w:alias w:val="Product"/>
          <w:tag w:val="j7e7b800099f4ad4b7003f2a6724bc88"/>
          <w:id w:val="1307203178"/>
          <w:lock w:val="contentLocked"/>
          <w:placeholder>
            <w:docPart w:val="91ADDCA7E2F4478A81E8FE8618FF79E1"/>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3FD98AD9-FADC-445D-B2A9-952AEB4762AD}"/>
          <w:text w:multiLine="1"/>
        </w:sdtPr>
        <w:sdtContent>
          <w:r>
            <w:t>P2 Explorer</w:t>
          </w:r>
        </w:sdtContent>
      </w:sdt>
      <w:r>
        <w:t xml:space="preserve"> </w:t>
      </w:r>
      <w:sdt>
        <w:sdtPr>
          <w:alias w:val="Software Version"/>
          <w:tag w:val="Software_x0020_Version"/>
          <w:id w:val="-582378132"/>
          <w:placeholder>
            <w:docPart w:val="B1F0E6CD2B2A44C9A1E2E24F7C70C9BB"/>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Software_x0020_Version[1]" w:storeItemID="{3FD98AD9-FADC-445D-B2A9-952AEB4762AD}"/>
          <w:text/>
        </w:sdtPr>
        <w:sdtContent>
          <w:r>
            <w:t>4.0.0</w:t>
          </w:r>
        </w:sdtContent>
      </w:sdt>
      <w:r>
        <w:t xml:space="preserve"> supports a variety of page export options</w:t>
      </w:r>
      <w:r w:rsidR="00A722D7">
        <w:t xml:space="preserve"> that enable data to be shared</w:t>
      </w:r>
      <w:r>
        <w:t>:</w:t>
      </w:r>
    </w:p>
    <w:p w14:paraId="158EDEF2" w14:textId="7CB38AF0" w:rsidR="003D197D" w:rsidRDefault="00973C9D" w:rsidP="00383EAF">
      <w:pPr>
        <w:pStyle w:val="DL-Term"/>
      </w:pPr>
      <w:r>
        <w:t xml:space="preserve">Export to </w:t>
      </w:r>
      <w:r w:rsidR="003D197D" w:rsidRPr="000D5B65">
        <w:t>CSV</w:t>
      </w:r>
    </w:p>
    <w:p w14:paraId="250BA3FC" w14:textId="77777777" w:rsidR="003D197D" w:rsidRPr="000D5B65" w:rsidRDefault="003D197D" w:rsidP="00383EAF">
      <w:pPr>
        <w:pStyle w:val="DL-Definition"/>
      </w:pPr>
      <w:r w:rsidRPr="000D5B65">
        <w:t>The datasets on a page are exported to file in a comma separated format, which can be opened in applications such as Microsoft® Excel®.</w:t>
      </w:r>
    </w:p>
    <w:p w14:paraId="4A9ECB9E" w14:textId="0EE61965" w:rsidR="003D197D" w:rsidRDefault="003D197D" w:rsidP="00383EAF">
      <w:pPr>
        <w:pStyle w:val="DL-Term"/>
      </w:pPr>
      <w:r w:rsidRPr="000D5B65">
        <w:t>Print</w:t>
      </w:r>
      <w:r w:rsidR="00973C9D">
        <w:t xml:space="preserve"> Dashboard</w:t>
      </w:r>
    </w:p>
    <w:p w14:paraId="48F65AC5" w14:textId="77777777" w:rsidR="003D197D" w:rsidRPr="000D5B65" w:rsidRDefault="003D197D" w:rsidP="00383EAF">
      <w:pPr>
        <w:pStyle w:val="DL-Definition"/>
      </w:pPr>
      <w:r w:rsidRPr="000D5B65">
        <w:t>A page can be sent to the browser’s print dialog for printing to PDF or a connected printer.</w:t>
      </w:r>
    </w:p>
    <w:p w14:paraId="76EFDD6A" w14:textId="77777777" w:rsidR="00973C9D" w:rsidRDefault="00973C9D" w:rsidP="00973C9D">
      <w:pPr>
        <w:pStyle w:val="DL-Term"/>
      </w:pPr>
      <w:r w:rsidRPr="000D5B65">
        <w:t xml:space="preserve">Save </w:t>
      </w:r>
      <w:r>
        <w:t>Dashboard</w:t>
      </w:r>
    </w:p>
    <w:p w14:paraId="6B0E2171" w14:textId="291515A0" w:rsidR="00973C9D" w:rsidRDefault="00973C9D" w:rsidP="00973C9D">
      <w:pPr>
        <w:pStyle w:val="DL-Definition"/>
      </w:pPr>
      <w:r w:rsidRPr="000D5B65">
        <w:t>A user can save a snapshot of an Explorer page</w:t>
      </w:r>
      <w:r>
        <w:t>,</w:t>
      </w:r>
      <w:r w:rsidRPr="000D5B65">
        <w:t xml:space="preserve"> which saves the ‘state’ of the page</w:t>
      </w:r>
      <w:r w:rsidR="00A722D7">
        <w:t xml:space="preserve">. The page can then be </w:t>
      </w:r>
      <w:r w:rsidRPr="000D5B65">
        <w:t>open</w:t>
      </w:r>
      <w:r w:rsidR="00A722D7">
        <w:t>ed at a later time and the page filters will be set so that the data displayed is the same as what was displayed at the time the snapshot was taken.</w:t>
      </w:r>
      <w:r w:rsidRPr="000D5B65">
        <w:t xml:space="preserve"> This allows a user to take snapshots of specific production periods or asset s</w:t>
      </w:r>
      <w:r w:rsidR="00A722D7">
        <w:t>elections for a specific report</w:t>
      </w:r>
      <w:r w:rsidRPr="000D5B65">
        <w:t>.</w:t>
      </w:r>
    </w:p>
    <w:p w14:paraId="2E050066" w14:textId="3E4705EB" w:rsidR="003D197D" w:rsidRDefault="00973C9D" w:rsidP="00383EAF">
      <w:pPr>
        <w:pStyle w:val="DL-Term"/>
      </w:pPr>
      <w:r>
        <w:t>Generate</w:t>
      </w:r>
      <w:r w:rsidR="003D197D" w:rsidRPr="000D5B65">
        <w:t xml:space="preserve"> Link</w:t>
      </w:r>
    </w:p>
    <w:p w14:paraId="10ED11D0" w14:textId="4016582B" w:rsidR="003D197D" w:rsidRPr="000D5B65" w:rsidRDefault="003D197D" w:rsidP="00383EAF">
      <w:pPr>
        <w:pStyle w:val="DL-Definition"/>
      </w:pPr>
      <w:r w:rsidRPr="000D5B65">
        <w:t>Explorer can save the ‘state’ of a page and generate a link to that page</w:t>
      </w:r>
      <w:r w:rsidR="00973C9D">
        <w:t>,</w:t>
      </w:r>
      <w:r w:rsidRPr="000D5B65">
        <w:t xml:space="preserve"> which can then be shared by means such as email. This would allow a user to see the </w:t>
      </w:r>
      <w:r w:rsidR="00973C9D">
        <w:t xml:space="preserve">same </w:t>
      </w:r>
      <w:r w:rsidRPr="000D5B65">
        <w:t>page and data th</w:t>
      </w:r>
      <w:r w:rsidR="00973C9D">
        <w:t xml:space="preserve">at another user did </w:t>
      </w:r>
      <w:r w:rsidRPr="000D5B65">
        <w:t xml:space="preserve">at </w:t>
      </w:r>
      <w:r w:rsidR="00973C9D">
        <w:t xml:space="preserve">the time </w:t>
      </w:r>
      <w:r w:rsidRPr="000D5B65">
        <w:t>the</w:t>
      </w:r>
      <w:r w:rsidR="00973C9D">
        <w:t>y created the link</w:t>
      </w:r>
      <w:r w:rsidRPr="000D5B65">
        <w:t>.</w:t>
      </w:r>
    </w:p>
    <w:p w14:paraId="1B9D7EA9" w14:textId="6F1959FE" w:rsidR="003D197D" w:rsidRDefault="00973C9D" w:rsidP="00973C9D">
      <w:pPr>
        <w:pStyle w:val="ListContinue"/>
      </w:pPr>
      <w:r>
        <w:rPr>
          <w:noProof/>
        </w:rPr>
        <w:drawing>
          <wp:inline distT="0" distB="0" distL="0" distR="0" wp14:anchorId="3A9E68A0" wp14:editId="6A2085A2">
            <wp:extent cx="3352799" cy="1504950"/>
            <wp:effectExtent l="0" t="0" r="63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9"/>
                    <a:srcRect l="32824" r="1" b="9542"/>
                    <a:stretch/>
                  </pic:blipFill>
                  <pic:spPr bwMode="auto">
                    <a:xfrm>
                      <a:off x="0" y="0"/>
                      <a:ext cx="3350952" cy="1504121"/>
                    </a:xfrm>
                    <a:prstGeom prst="rect">
                      <a:avLst/>
                    </a:prstGeom>
                    <a:ln>
                      <a:noFill/>
                    </a:ln>
                    <a:extLst>
                      <a:ext uri="{53640926-AAD7-44D8-BBD7-CCE9431645EC}">
                        <a14:shadowObscured xmlns:a14="http://schemas.microsoft.com/office/drawing/2010/main"/>
                      </a:ext>
                    </a:extLst>
                  </pic:spPr>
                </pic:pic>
              </a:graphicData>
            </a:graphic>
          </wp:inline>
        </w:drawing>
      </w:r>
    </w:p>
    <w:p w14:paraId="545EE05C" w14:textId="5824C710" w:rsidR="00464402" w:rsidRDefault="00CC2FB9" w:rsidP="00464402">
      <w:pPr>
        <w:pStyle w:val="Heading3"/>
      </w:pPr>
      <w:bookmarkStart w:id="11" w:name="_Toc397612987"/>
      <w:r>
        <w:lastRenderedPageBreak/>
        <w:t>Integrated security model</w:t>
      </w:r>
      <w:bookmarkEnd w:id="11"/>
    </w:p>
    <w:p w14:paraId="5A75F058" w14:textId="2EED789E" w:rsidR="002938F9" w:rsidRDefault="00C20800" w:rsidP="00464402">
      <w:pPr>
        <w:pStyle w:val="ListNumber"/>
        <w:numPr>
          <w:ilvl w:val="0"/>
          <w:numId w:val="0"/>
        </w:numPr>
      </w:pPr>
      <w:sdt>
        <w:sdtPr>
          <w:alias w:val="Product"/>
          <w:tag w:val="j7e7b800099f4ad4b7003f2a6724bc88"/>
          <w:id w:val="2003462544"/>
          <w:lock w:val="contentLocked"/>
          <w:placeholder>
            <w:docPart w:val="61598CDF0C30448EA323B064D44B93D4"/>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3FD98AD9-FADC-445D-B2A9-952AEB4762AD}"/>
          <w:text w:multiLine="1"/>
        </w:sdtPr>
        <w:sdtEndPr/>
        <w:sdtContent>
          <w:r w:rsidR="00464402">
            <w:t>P2 Explorer</w:t>
          </w:r>
        </w:sdtContent>
      </w:sdt>
      <w:r w:rsidR="00464402">
        <w:t xml:space="preserve"> </w:t>
      </w:r>
      <w:sdt>
        <w:sdtPr>
          <w:alias w:val="Software Version"/>
          <w:tag w:val="Software_x0020_Version"/>
          <w:id w:val="-503286402"/>
          <w:placeholder>
            <w:docPart w:val="DB95F61A6E744BFAABFB11A567DE6ECD"/>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Software_x0020_Version[1]" w:storeItemID="{3FD98AD9-FADC-445D-B2A9-952AEB4762AD}"/>
          <w:text/>
        </w:sdtPr>
        <w:sdtEndPr/>
        <w:sdtContent>
          <w:r w:rsidR="003A6E9C">
            <w:t>4.0.0</w:t>
          </w:r>
        </w:sdtContent>
      </w:sdt>
      <w:r w:rsidR="00464402">
        <w:t xml:space="preserve"> uses the P2 Security component for authentication and for administering </w:t>
      </w:r>
      <w:r w:rsidR="002938F9">
        <w:t>permission levels</w:t>
      </w:r>
      <w:r w:rsidR="00464402">
        <w:t xml:space="preserve">. </w:t>
      </w:r>
    </w:p>
    <w:p w14:paraId="56D2141E" w14:textId="0847F52C" w:rsidR="00464402" w:rsidRDefault="00464402" w:rsidP="00464402">
      <w:pPr>
        <w:pStyle w:val="ListNumber"/>
        <w:numPr>
          <w:ilvl w:val="0"/>
          <w:numId w:val="0"/>
        </w:numPr>
      </w:pPr>
      <w:r>
        <w:t xml:space="preserve">P2 Security allows </w:t>
      </w:r>
      <w:r w:rsidR="00CC2FB9">
        <w:t xml:space="preserve">P2 </w:t>
      </w:r>
      <w:r>
        <w:t>products to share a common authentication module</w:t>
      </w:r>
      <w:r w:rsidR="00CC2FB9">
        <w:t>,</w:t>
      </w:r>
      <w:r>
        <w:t xml:space="preserve"> and supports features such as Single Sign On</w:t>
      </w:r>
      <w:r w:rsidR="00CC2FB9">
        <w:t>, so that users only have to sign on to one P2 product, to gain access to all P2 products</w:t>
      </w:r>
      <w:r>
        <w:t>.</w:t>
      </w:r>
      <w:r w:rsidR="00CC2FB9">
        <w:t xml:space="preserve"> Domain authentication can also be enabled, further simplifying administration tasks.</w:t>
      </w:r>
    </w:p>
    <w:p w14:paraId="6739163E" w14:textId="48056BFB" w:rsidR="002938F9" w:rsidRDefault="00CC2FB9" w:rsidP="00464402">
      <w:pPr>
        <w:pStyle w:val="ListNumber"/>
        <w:numPr>
          <w:ilvl w:val="0"/>
          <w:numId w:val="0"/>
        </w:numPr>
      </w:pPr>
      <w:r>
        <w:t xml:space="preserve">P2 Security </w:t>
      </w:r>
      <w:r w:rsidR="002938F9">
        <w:t>also allows security to be applied to objects at a granular level. For example, different permissions can be configured at the workspace level and at the dashboard level.</w:t>
      </w:r>
    </w:p>
    <w:p w14:paraId="5EDE1230" w14:textId="77777777" w:rsidR="003C6887" w:rsidRDefault="003C6887" w:rsidP="00464402">
      <w:pPr>
        <w:pStyle w:val="ListNumber"/>
        <w:numPr>
          <w:ilvl w:val="0"/>
          <w:numId w:val="0"/>
        </w:numPr>
      </w:pPr>
    </w:p>
    <w:p w14:paraId="3B8B9151" w14:textId="2D23B3B4" w:rsidR="003154A1" w:rsidRPr="00493AFC" w:rsidRDefault="007D2E83" w:rsidP="00493AFC">
      <w:pPr>
        <w:pStyle w:val="BodyText"/>
      </w:pPr>
      <w:r>
        <w:rPr>
          <w:noProof/>
        </w:rPr>
        <w:drawing>
          <wp:inline distT="0" distB="0" distL="0" distR="0" wp14:anchorId="4E65E888" wp14:editId="2262252F">
            <wp:extent cx="5759450" cy="2939806"/>
            <wp:effectExtent l="0" t="0" r="0" b="0"/>
            <wp:docPr id="23" name="Picture 23" descr="C:\Users\pxn0601\AppData\Local\Temp\SNAGHTMLbacfd7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pxn0601\AppData\Local\Temp\SNAGHTMLbacfd7d.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59450" cy="2939806"/>
                    </a:xfrm>
                    <a:prstGeom prst="rect">
                      <a:avLst/>
                    </a:prstGeom>
                    <a:noFill/>
                    <a:ln>
                      <a:noFill/>
                    </a:ln>
                  </pic:spPr>
                </pic:pic>
              </a:graphicData>
            </a:graphic>
          </wp:inline>
        </w:drawing>
      </w:r>
    </w:p>
    <w:p w14:paraId="2E5DE65F" w14:textId="661CFB35" w:rsidR="00F23F3C" w:rsidRDefault="001947EB" w:rsidP="003F0575">
      <w:pPr>
        <w:pStyle w:val="Heading1"/>
        <w:pageBreakBefore/>
      </w:pPr>
      <w:bookmarkStart w:id="12" w:name="_Toc397612988"/>
      <w:r>
        <w:lastRenderedPageBreak/>
        <w:t>Resolved Issues</w:t>
      </w:r>
      <w:bookmarkEnd w:id="12"/>
    </w:p>
    <w:p w14:paraId="4E53A2D0" w14:textId="368530B4" w:rsidR="008A1410" w:rsidRPr="005B54F4" w:rsidRDefault="00D42586" w:rsidP="005B54F4">
      <w:pPr>
        <w:pStyle w:val="BodyText"/>
      </w:pPr>
      <w:r>
        <w:t>As this is the first release of the product, there are no resolved issues.</w:t>
      </w:r>
    </w:p>
    <w:p w14:paraId="625E7143" w14:textId="6034AC5A" w:rsidR="00CF63E0" w:rsidRDefault="00CF63E0" w:rsidP="003F0575">
      <w:pPr>
        <w:pStyle w:val="Heading1"/>
        <w:pageBreakBefore/>
      </w:pPr>
      <w:bookmarkStart w:id="13" w:name="_Toc397612989"/>
      <w:r>
        <w:lastRenderedPageBreak/>
        <w:t>General Notes</w:t>
      </w:r>
      <w:bookmarkEnd w:id="13"/>
    </w:p>
    <w:p w14:paraId="3F7C5243" w14:textId="5E154C5A" w:rsidR="00273DAE" w:rsidRPr="008A1624" w:rsidRDefault="009D05D8" w:rsidP="009D05D8">
      <w:pPr>
        <w:pStyle w:val="ListBullet"/>
      </w:pPr>
      <w:r>
        <w:t>This release does not have a page edit mode.</w:t>
      </w:r>
    </w:p>
    <w:p w14:paraId="6F61E1C4" w14:textId="77777777" w:rsidR="008A1624" w:rsidRPr="008A1624" w:rsidRDefault="008A1624" w:rsidP="00CF63E0">
      <w:pPr>
        <w:pStyle w:val="BodyText"/>
      </w:pPr>
    </w:p>
    <w:p w14:paraId="63D16128" w14:textId="6921899A" w:rsidR="001947EB" w:rsidRPr="001947EB" w:rsidRDefault="001947EB" w:rsidP="003F0575">
      <w:pPr>
        <w:pStyle w:val="Heading1"/>
        <w:pageBreakBefore/>
      </w:pPr>
      <w:bookmarkStart w:id="14" w:name="_Toc397612990"/>
      <w:r w:rsidRPr="001947EB">
        <w:lastRenderedPageBreak/>
        <w:t>R</w:t>
      </w:r>
      <w:r w:rsidRPr="001947EB">
        <w:rPr>
          <w:noProof/>
        </w:rPr>
        <w:drawing>
          <wp:anchor distT="0" distB="0" distL="114300" distR="114300" simplePos="0" relativeHeight="251657216" behindDoc="0" locked="0" layoutInCell="1" allowOverlap="1" wp14:anchorId="4EE6C7B0" wp14:editId="1DDE5C8A">
            <wp:simplePos x="0" y="0"/>
            <wp:positionH relativeFrom="column">
              <wp:posOffset>119380</wp:posOffset>
            </wp:positionH>
            <wp:positionV relativeFrom="paragraph">
              <wp:posOffset>10193020</wp:posOffset>
            </wp:positionV>
            <wp:extent cx="842010" cy="251460"/>
            <wp:effectExtent l="0" t="0" r="0" b="0"/>
            <wp:wrapNone/>
            <wp:docPr id="48" name="Picture 46" descr="Description: I:\Business Development\03 - Marketing\00 - Image Library\Logos\Visualise Possibilities\CC transparent-med-sma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Description: I:\Business Development\03 - Marketing\00 - Image Library\Logos\Visualise Possibilities\CC transparent-med-small.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842010" cy="2514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947EB">
        <w:t>elated D</w:t>
      </w:r>
      <w:r w:rsidRPr="001947EB">
        <w:rPr>
          <w:noProof/>
        </w:rPr>
        <w:drawing>
          <wp:anchor distT="0" distB="0" distL="114300" distR="114300" simplePos="0" relativeHeight="251658240" behindDoc="0" locked="0" layoutInCell="1" allowOverlap="1" wp14:anchorId="1A285F02" wp14:editId="7690DDA4">
            <wp:simplePos x="0" y="0"/>
            <wp:positionH relativeFrom="column">
              <wp:posOffset>123825</wp:posOffset>
            </wp:positionH>
            <wp:positionV relativeFrom="paragraph">
              <wp:posOffset>10191750</wp:posOffset>
            </wp:positionV>
            <wp:extent cx="838200" cy="247650"/>
            <wp:effectExtent l="0" t="0" r="0" b="0"/>
            <wp:wrapNone/>
            <wp:docPr id="49" name="Picture 46" descr="Description: I:\Business Development\03 - Marketing\00 - Image Library\Logos\Visualise Possibilities\CC transparent-med-sma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Description: I:\Business Development\03 - Marketing\00 - Image Library\Logos\Visualise Possibilities\CC transparent-med-small.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838200" cy="2476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947EB">
        <w:t>ocumentation</w:t>
      </w:r>
      <w:bookmarkEnd w:id="14"/>
    </w:p>
    <w:p w14:paraId="186A136F" w14:textId="2E5C3C73" w:rsidR="001947EB" w:rsidRDefault="001947EB" w:rsidP="00EE1688">
      <w:pPr>
        <w:pStyle w:val="BodyText"/>
      </w:pPr>
      <w:r>
        <w:t xml:space="preserve">Documents in </w:t>
      </w:r>
      <w:r w:rsidRPr="00C97C7D">
        <w:t xml:space="preserve">the </w:t>
      </w:r>
      <w:sdt>
        <w:sdtPr>
          <w:alias w:val="Product"/>
          <w:tag w:val="j7e7b800099f4ad4b7003f2a6724bc88"/>
          <w:id w:val="-1354963201"/>
          <w:lock w:val="contentLocked"/>
          <w:placeholder>
            <w:docPart w:val="61934CED3C324D5393415BCA546B8D1F"/>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3FD98AD9-FADC-445D-B2A9-952AEB4762AD}"/>
          <w:text w:multiLine="1"/>
        </w:sdtPr>
        <w:sdtEndPr/>
        <w:sdtContent>
          <w:r w:rsidR="00FC33CC">
            <w:t>P2 Explorer</w:t>
          </w:r>
        </w:sdtContent>
      </w:sdt>
      <w:r>
        <w:t xml:space="preserve"> technical documentation suite are:</w:t>
      </w:r>
    </w:p>
    <w:tbl>
      <w:tblPr>
        <w:tblStyle w:val="P2Table"/>
        <w:tblW w:w="8613" w:type="dxa"/>
        <w:tblLayout w:type="fixed"/>
        <w:tblLook w:val="04A0" w:firstRow="1" w:lastRow="0" w:firstColumn="1" w:lastColumn="0" w:noHBand="0" w:noVBand="1"/>
      </w:tblPr>
      <w:tblGrid>
        <w:gridCol w:w="2790"/>
        <w:gridCol w:w="5823"/>
      </w:tblGrid>
      <w:tr w:rsidR="001947EB" w:rsidRPr="00397F49" w14:paraId="0D648229" w14:textId="77777777" w:rsidTr="00EE1688">
        <w:trPr>
          <w:cnfStyle w:val="100000000000" w:firstRow="1" w:lastRow="0" w:firstColumn="0" w:lastColumn="0" w:oddVBand="0" w:evenVBand="0" w:oddHBand="0" w:evenHBand="0" w:firstRowFirstColumn="0" w:firstRowLastColumn="0" w:lastRowFirstColumn="0" w:lastRowLastColumn="0"/>
        </w:trPr>
        <w:tc>
          <w:tcPr>
            <w:tcW w:w="2790" w:type="dxa"/>
          </w:tcPr>
          <w:p w14:paraId="387858AD" w14:textId="77777777" w:rsidR="001947EB" w:rsidRPr="00397F49" w:rsidRDefault="001947EB" w:rsidP="00EE1688">
            <w:pPr>
              <w:pStyle w:val="TableCell"/>
            </w:pPr>
            <w:bookmarkStart w:id="15" w:name="O_7855"/>
            <w:bookmarkStart w:id="16" w:name="O_7856"/>
            <w:bookmarkStart w:id="17" w:name="O_6511"/>
            <w:bookmarkStart w:id="18" w:name="O_6272"/>
            <w:bookmarkStart w:id="19" w:name="O_6273"/>
            <w:bookmarkStart w:id="20" w:name="O_7868"/>
            <w:bookmarkStart w:id="21" w:name="_Toc216146193"/>
            <w:bookmarkEnd w:id="15"/>
            <w:bookmarkEnd w:id="16"/>
            <w:bookmarkEnd w:id="17"/>
            <w:bookmarkEnd w:id="18"/>
            <w:bookmarkEnd w:id="19"/>
            <w:bookmarkEnd w:id="20"/>
            <w:r w:rsidRPr="00397F49">
              <w:t>Title</w:t>
            </w:r>
          </w:p>
        </w:tc>
        <w:tc>
          <w:tcPr>
            <w:tcW w:w="5823" w:type="dxa"/>
          </w:tcPr>
          <w:p w14:paraId="7BEEA608" w14:textId="77777777" w:rsidR="001947EB" w:rsidRPr="00397F49" w:rsidRDefault="001947EB" w:rsidP="00EE1688">
            <w:pPr>
              <w:pStyle w:val="TableCell"/>
            </w:pPr>
            <w:r w:rsidRPr="00397F49">
              <w:t>Description</w:t>
            </w:r>
          </w:p>
        </w:tc>
      </w:tr>
      <w:tr w:rsidR="001947EB" w:rsidRPr="00E8332B" w14:paraId="74886DE0" w14:textId="77777777" w:rsidTr="00EE1688">
        <w:trPr>
          <w:trHeight w:val="413"/>
        </w:trPr>
        <w:tc>
          <w:tcPr>
            <w:tcW w:w="2790" w:type="dxa"/>
          </w:tcPr>
          <w:p w14:paraId="63E21F1B" w14:textId="0D174554" w:rsidR="001947EB" w:rsidRPr="00E8332B" w:rsidRDefault="00C20800" w:rsidP="00EE1688">
            <w:pPr>
              <w:pStyle w:val="TableCell"/>
              <w:rPr>
                <w:highlight w:val="yellow"/>
              </w:rPr>
            </w:pPr>
            <w:sdt>
              <w:sdtPr>
                <w:alias w:val="Product"/>
                <w:tag w:val="j7e7b800099f4ad4b7003f2a6724bc88"/>
                <w:id w:val="-1387487267"/>
                <w:lock w:val="contentLocked"/>
                <w:placeholder>
                  <w:docPart w:val="8E93EC5875094AA6B8EE6919CB0C2576"/>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3FD98AD9-FADC-445D-B2A9-952AEB4762AD}"/>
                <w:text w:multiLine="1"/>
              </w:sdtPr>
              <w:sdtEndPr/>
              <w:sdtContent>
                <w:r w:rsidR="00FC33CC">
                  <w:t>P2 Explorer</w:t>
                </w:r>
              </w:sdtContent>
            </w:sdt>
            <w:r w:rsidR="001947EB">
              <w:t xml:space="preserve"> </w:t>
            </w:r>
            <w:sdt>
              <w:sdtPr>
                <w:alias w:val="Software Version"/>
                <w:tag w:val="Software_x0020_Version"/>
                <w:id w:val="-770306790"/>
                <w:placeholder>
                  <w:docPart w:val="5BFCDDD800F9494C9A1246AC510E4989"/>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Software_x0020_Version[1]" w:storeItemID="{3FD98AD9-FADC-445D-B2A9-952AEB4762AD}"/>
                <w:text/>
              </w:sdtPr>
              <w:sdtEndPr/>
              <w:sdtContent>
                <w:r w:rsidR="00FC33CC">
                  <w:t>4.0.0</w:t>
                </w:r>
              </w:sdtContent>
            </w:sdt>
            <w:r w:rsidR="001947EB">
              <w:t xml:space="preserve"> </w:t>
            </w:r>
            <w:sdt>
              <w:sdtPr>
                <w:alias w:val="Software Doc Type"/>
                <w:tag w:val="Software_x0020_Doc_x0020_Type"/>
                <w:id w:val="1965536431"/>
                <w:placeholder>
                  <w:docPart w:val="3B4CE2C4451B42FB9E3F9EA090759DDE"/>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Software_x0020_Doc_x0020_Type[1]" w:storeItemID="{3FD98AD9-FADC-445D-B2A9-952AEB4762AD}"/>
                <w:dropDownList w:lastValue="Release Notes">
                  <w:listItem w:value="[Software Doc Type]"/>
                </w:dropDownList>
              </w:sdtPr>
              <w:sdtEndPr/>
              <w:sdtContent>
                <w:r w:rsidR="001947EB">
                  <w:t>Release Notes</w:t>
                </w:r>
              </w:sdtContent>
            </w:sdt>
          </w:p>
        </w:tc>
        <w:tc>
          <w:tcPr>
            <w:tcW w:w="5823" w:type="dxa"/>
          </w:tcPr>
          <w:p w14:paraId="74D04232" w14:textId="1441796A" w:rsidR="001947EB" w:rsidRPr="00E8332B" w:rsidRDefault="00C20800" w:rsidP="00EE1688">
            <w:pPr>
              <w:pStyle w:val="TableCell"/>
              <w:rPr>
                <w:highlight w:val="yellow"/>
              </w:rPr>
            </w:pPr>
            <w:sdt>
              <w:sdtPr>
                <w:alias w:val="Software Doc Type"/>
                <w:tag w:val="Software_x0020_Doc_x0020_Type"/>
                <w:id w:val="-573499346"/>
                <w:placeholder>
                  <w:docPart w:val="A5B206B322B2426D81CE095EAE77D7EF"/>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Software_x0020_Doc_x0020_Type[1]" w:storeItemID="{3FD98AD9-FADC-445D-B2A9-952AEB4762AD}"/>
                <w:dropDownList w:lastValue="Release Notes">
                  <w:listItem w:value="[Software Doc Type]"/>
                </w:dropDownList>
              </w:sdtPr>
              <w:sdtEndPr/>
              <w:sdtContent>
                <w:r w:rsidR="001947EB">
                  <w:t>Release Notes</w:t>
                </w:r>
              </w:sdtContent>
            </w:sdt>
            <w:r w:rsidR="001947EB" w:rsidRPr="009565AC">
              <w:t xml:space="preserve"> for </w:t>
            </w:r>
            <w:sdt>
              <w:sdtPr>
                <w:alias w:val="Product"/>
                <w:tag w:val="j7e7b800099f4ad4b7003f2a6724bc88"/>
                <w:id w:val="-588771010"/>
                <w:lock w:val="contentLocked"/>
                <w:placeholder>
                  <w:docPart w:val="9F135B1BDA0341A1AF8C538BD7D4DA05"/>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3FD98AD9-FADC-445D-B2A9-952AEB4762AD}"/>
                <w:text w:multiLine="1"/>
              </w:sdtPr>
              <w:sdtEndPr/>
              <w:sdtContent>
                <w:r w:rsidR="00FC33CC">
                  <w:t>P2 Explorer</w:t>
                </w:r>
              </w:sdtContent>
            </w:sdt>
            <w:r w:rsidR="001947EB" w:rsidRPr="009565AC">
              <w:t xml:space="preserve"> </w:t>
            </w:r>
            <w:r w:rsidR="001947EB">
              <w:t xml:space="preserve">version </w:t>
            </w:r>
            <w:sdt>
              <w:sdtPr>
                <w:alias w:val="Software Version"/>
                <w:tag w:val="Software_x0020_Version"/>
                <w:id w:val="1166206253"/>
                <w:placeholder>
                  <w:docPart w:val="ECCF0A939B824F5B9885663417D08EB1"/>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Software_x0020_Version[1]" w:storeItemID="{3FD98AD9-FADC-445D-B2A9-952AEB4762AD}"/>
                <w:text/>
              </w:sdtPr>
              <w:sdtEndPr/>
              <w:sdtContent>
                <w:r w:rsidR="00FC33CC">
                  <w:t>4.0.0</w:t>
                </w:r>
              </w:sdtContent>
            </w:sdt>
            <w:r w:rsidR="00777554">
              <w:t>.</w:t>
            </w:r>
          </w:p>
        </w:tc>
      </w:tr>
      <w:tr w:rsidR="001947EB" w:rsidRPr="00E8332B" w14:paraId="78E872CF" w14:textId="77777777" w:rsidTr="00EE1688">
        <w:trPr>
          <w:trHeight w:val="413"/>
        </w:trPr>
        <w:tc>
          <w:tcPr>
            <w:tcW w:w="2790" w:type="dxa"/>
          </w:tcPr>
          <w:p w14:paraId="30EC1201" w14:textId="54BF8E9B" w:rsidR="001947EB" w:rsidRPr="009565AC" w:rsidRDefault="00C20800" w:rsidP="00777554">
            <w:pPr>
              <w:pStyle w:val="TableCell"/>
            </w:pPr>
            <w:sdt>
              <w:sdtPr>
                <w:alias w:val="Product"/>
                <w:tag w:val="j7e7b800099f4ad4b7003f2a6724bc88"/>
                <w:id w:val="-1398271536"/>
                <w:lock w:val="contentLocked"/>
                <w:placeholder>
                  <w:docPart w:val="1C07596551E944A4905EEACDA20B039E"/>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3FD98AD9-FADC-445D-B2A9-952AEB4762AD}"/>
                <w:text w:multiLine="1"/>
              </w:sdtPr>
              <w:sdtEndPr/>
              <w:sdtContent>
                <w:r w:rsidR="00FC33CC">
                  <w:t>P2 Explorer</w:t>
                </w:r>
              </w:sdtContent>
            </w:sdt>
            <w:r w:rsidR="001947EB" w:rsidRPr="009565AC">
              <w:t xml:space="preserve"> Installation Guide</w:t>
            </w:r>
          </w:p>
        </w:tc>
        <w:tc>
          <w:tcPr>
            <w:tcW w:w="5823" w:type="dxa"/>
          </w:tcPr>
          <w:p w14:paraId="6B7B6BEE" w14:textId="09C54D5B" w:rsidR="001947EB" w:rsidRPr="009565AC" w:rsidRDefault="001947EB" w:rsidP="00000F48">
            <w:pPr>
              <w:pStyle w:val="TableCell"/>
            </w:pPr>
            <w:r w:rsidRPr="009565AC">
              <w:t xml:space="preserve">Installing </w:t>
            </w:r>
            <w:sdt>
              <w:sdtPr>
                <w:alias w:val="Product"/>
                <w:tag w:val="j7e7b800099f4ad4b7003f2a6724bc88"/>
                <w:id w:val="1044024459"/>
                <w:lock w:val="contentLocked"/>
                <w:placeholder>
                  <w:docPart w:val="EC95B0C0A4A540A3A27C88A58CFBB67E"/>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3FD98AD9-FADC-445D-B2A9-952AEB4762AD}"/>
                <w:text w:multiLine="1"/>
              </w:sdtPr>
              <w:sdtEndPr/>
              <w:sdtContent>
                <w:r w:rsidR="00FC33CC">
                  <w:t>P2 Explorer</w:t>
                </w:r>
              </w:sdtContent>
            </w:sdt>
            <w:r>
              <w:t xml:space="preserve"> </w:t>
            </w:r>
            <w:r w:rsidRPr="009565AC">
              <w:t xml:space="preserve">components and configuring </w:t>
            </w:r>
            <w:sdt>
              <w:sdtPr>
                <w:alias w:val="Product"/>
                <w:tag w:val="j7e7b800099f4ad4b7003f2a6724bc88"/>
                <w:id w:val="-28341627"/>
                <w:lock w:val="contentLocked"/>
                <w:placeholder>
                  <w:docPart w:val="7F3F96924D40476F959812AA207D5332"/>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3FD98AD9-FADC-445D-B2A9-952AEB4762AD}"/>
                <w:text w:multiLine="1"/>
              </w:sdtPr>
              <w:sdtEndPr/>
              <w:sdtContent>
                <w:r w:rsidR="00FC33CC">
                  <w:t>P2 Explorer</w:t>
                </w:r>
              </w:sdtContent>
            </w:sdt>
            <w:r>
              <w:t xml:space="preserve"> </w:t>
            </w:r>
            <w:r w:rsidRPr="009565AC">
              <w:t>for use.</w:t>
            </w:r>
          </w:p>
        </w:tc>
      </w:tr>
    </w:tbl>
    <w:p w14:paraId="7AD2E1C2" w14:textId="1E860698" w:rsidR="00000F48" w:rsidRDefault="00000F48" w:rsidP="001947EB">
      <w:pPr>
        <w:pStyle w:val="BodyText-FirstLine"/>
      </w:pPr>
      <w:r w:rsidRPr="00000F48">
        <w:t>You may also find the following documents useful:</w:t>
      </w:r>
    </w:p>
    <w:p w14:paraId="3B6D158B" w14:textId="77777777" w:rsidR="00000F48" w:rsidRDefault="00000F48" w:rsidP="00000F48">
      <w:pPr>
        <w:pStyle w:val="ListBulletCondensed"/>
      </w:pPr>
      <w:r>
        <w:t>P2 Server Installation Guide</w:t>
      </w:r>
    </w:p>
    <w:p w14:paraId="4590B24B" w14:textId="6FA06643" w:rsidR="00000F48" w:rsidRDefault="00000F48" w:rsidP="00000F48">
      <w:pPr>
        <w:pStyle w:val="ListBulletCondensed"/>
      </w:pPr>
      <w:r>
        <w:t>P2 Security Installation Guide</w:t>
      </w:r>
    </w:p>
    <w:p w14:paraId="486541F6" w14:textId="3D7E8C9E" w:rsidR="00000F48" w:rsidRDefault="00000F48" w:rsidP="00000F48">
      <w:pPr>
        <w:pStyle w:val="ListBulletCondensed"/>
      </w:pPr>
      <w:r>
        <w:t>P2 Security User’s Guide</w:t>
      </w:r>
    </w:p>
    <w:p w14:paraId="068E1C5A" w14:textId="62E03D47" w:rsidR="001947EB" w:rsidRPr="001947EB" w:rsidRDefault="00000F48" w:rsidP="001947EB">
      <w:pPr>
        <w:pStyle w:val="BodyText"/>
      </w:pPr>
      <w:r>
        <w:t>These documents are available from P2 Customer Support.</w:t>
      </w:r>
    </w:p>
    <w:p w14:paraId="29111A01" w14:textId="77777777" w:rsidR="001947EB" w:rsidRDefault="001947EB" w:rsidP="001947EB">
      <w:pPr>
        <w:pStyle w:val="Heading1"/>
        <w:pageBreakBefore/>
      </w:pPr>
      <w:bookmarkStart w:id="22" w:name="_Toc368905418"/>
      <w:bookmarkStart w:id="23" w:name="_Toc397612991"/>
      <w:bookmarkEnd w:id="21"/>
      <w:r>
        <w:lastRenderedPageBreak/>
        <w:t>Customer Support</w:t>
      </w:r>
      <w:bookmarkEnd w:id="22"/>
      <w:bookmarkEnd w:id="23"/>
    </w:p>
    <w:p w14:paraId="1D879371" w14:textId="77777777" w:rsidR="001947EB" w:rsidRPr="00344AD0" w:rsidRDefault="001947EB" w:rsidP="001947EB">
      <w:pPr>
        <w:pStyle w:val="BodyText"/>
        <w:ind w:right="851"/>
      </w:pPr>
      <w:r>
        <w:t>For all matters concerning this product, please call P2 Customer Support:</w:t>
      </w:r>
    </w:p>
    <w:tbl>
      <w:tblPr>
        <w:tblW w:w="0" w:type="auto"/>
        <w:tblLayout w:type="fixed"/>
        <w:tblLook w:val="0000" w:firstRow="0" w:lastRow="0" w:firstColumn="0" w:lastColumn="0" w:noHBand="0" w:noVBand="0"/>
      </w:tblPr>
      <w:tblGrid>
        <w:gridCol w:w="990"/>
        <w:gridCol w:w="7765"/>
      </w:tblGrid>
      <w:tr w:rsidR="001947EB" w:rsidRPr="00344AD0" w14:paraId="13150E7C" w14:textId="77777777" w:rsidTr="00EE1688">
        <w:trPr>
          <w:cantSplit/>
        </w:trPr>
        <w:tc>
          <w:tcPr>
            <w:tcW w:w="990" w:type="dxa"/>
            <w:tcBorders>
              <w:top w:val="nil"/>
              <w:left w:val="nil"/>
              <w:bottom w:val="nil"/>
              <w:right w:val="nil"/>
            </w:tcBorders>
            <w:tcMar>
              <w:top w:w="0" w:type="dxa"/>
              <w:left w:w="108" w:type="dxa"/>
              <w:bottom w:w="0" w:type="dxa"/>
              <w:right w:w="108" w:type="dxa"/>
            </w:tcMar>
          </w:tcPr>
          <w:p w14:paraId="753013A4" w14:textId="77777777" w:rsidR="001947EB" w:rsidRDefault="001947EB" w:rsidP="00EE1688">
            <w:pPr>
              <w:pStyle w:val="BodyTextCondensed"/>
              <w:rPr>
                <w:lang w:val="en-NZ"/>
              </w:rPr>
            </w:pPr>
            <w:r w:rsidRPr="00344AD0">
              <w:rPr>
                <w:rStyle w:val="Strong"/>
              </w:rPr>
              <w:t>Phone:</w:t>
            </w:r>
          </w:p>
        </w:tc>
        <w:tc>
          <w:tcPr>
            <w:tcW w:w="7765" w:type="dxa"/>
            <w:tcBorders>
              <w:top w:val="nil"/>
              <w:left w:val="nil"/>
              <w:bottom w:val="nil"/>
              <w:right w:val="nil"/>
            </w:tcBorders>
            <w:tcMar>
              <w:top w:w="0" w:type="dxa"/>
              <w:left w:w="108" w:type="dxa"/>
              <w:bottom w:w="0" w:type="dxa"/>
              <w:right w:w="108" w:type="dxa"/>
            </w:tcMar>
          </w:tcPr>
          <w:p w14:paraId="506E6041" w14:textId="77777777" w:rsidR="001947EB" w:rsidRPr="00344AD0" w:rsidRDefault="001947EB" w:rsidP="00EE1688">
            <w:pPr>
              <w:pStyle w:val="BodyTextCondensed"/>
            </w:pPr>
            <w:r w:rsidRPr="00344AD0">
              <w:t>+61 8 9</w:t>
            </w:r>
            <w:r>
              <w:t>241</w:t>
            </w:r>
            <w:r w:rsidRPr="00344AD0">
              <w:t xml:space="preserve"> 0</w:t>
            </w:r>
            <w:r>
              <w:t>314</w:t>
            </w:r>
            <w:r w:rsidRPr="00344AD0">
              <w:t xml:space="preserve"> (outside Australia) or </w:t>
            </w:r>
          </w:p>
          <w:p w14:paraId="356F8A2F" w14:textId="77777777" w:rsidR="001947EB" w:rsidRDefault="001947EB" w:rsidP="00EE1688">
            <w:pPr>
              <w:pStyle w:val="BodyTextCondensed"/>
              <w:rPr>
                <w:lang w:val="en-NZ"/>
              </w:rPr>
            </w:pPr>
            <w:r w:rsidRPr="00344AD0">
              <w:t>1300 739 969 (Australia only)</w:t>
            </w:r>
          </w:p>
        </w:tc>
      </w:tr>
      <w:tr w:rsidR="001947EB" w:rsidRPr="00344AD0" w14:paraId="1AF6D2A7" w14:textId="77777777" w:rsidTr="00EE1688">
        <w:trPr>
          <w:cantSplit/>
        </w:trPr>
        <w:tc>
          <w:tcPr>
            <w:tcW w:w="990" w:type="dxa"/>
            <w:tcBorders>
              <w:top w:val="nil"/>
              <w:left w:val="nil"/>
              <w:bottom w:val="nil"/>
              <w:right w:val="nil"/>
            </w:tcBorders>
            <w:tcMar>
              <w:top w:w="0" w:type="dxa"/>
              <w:left w:w="108" w:type="dxa"/>
              <w:bottom w:w="0" w:type="dxa"/>
              <w:right w:w="108" w:type="dxa"/>
            </w:tcMar>
          </w:tcPr>
          <w:p w14:paraId="29D9639F" w14:textId="77777777" w:rsidR="001947EB" w:rsidRPr="00344AD0" w:rsidRDefault="001947EB" w:rsidP="00EE1688">
            <w:pPr>
              <w:pStyle w:val="BodyText"/>
            </w:pPr>
            <w:r w:rsidRPr="00344AD0">
              <w:rPr>
                <w:rStyle w:val="Strong"/>
              </w:rPr>
              <w:t>Email:</w:t>
            </w:r>
          </w:p>
        </w:tc>
        <w:tc>
          <w:tcPr>
            <w:tcW w:w="7765" w:type="dxa"/>
            <w:tcBorders>
              <w:top w:val="nil"/>
              <w:left w:val="nil"/>
              <w:bottom w:val="nil"/>
              <w:right w:val="nil"/>
            </w:tcBorders>
            <w:tcMar>
              <w:top w:w="0" w:type="dxa"/>
              <w:left w:w="108" w:type="dxa"/>
              <w:bottom w:w="0" w:type="dxa"/>
              <w:right w:w="108" w:type="dxa"/>
            </w:tcMar>
          </w:tcPr>
          <w:p w14:paraId="13CF838F" w14:textId="77777777" w:rsidR="001947EB" w:rsidRPr="00344AD0" w:rsidRDefault="00C20800" w:rsidP="00EE1688">
            <w:pPr>
              <w:pStyle w:val="BodyText"/>
            </w:pPr>
            <w:hyperlink r:id="rId42" w:history="1">
              <w:r w:rsidR="001947EB" w:rsidRPr="00162DF3">
                <w:rPr>
                  <w:rStyle w:val="Hyperlink"/>
                </w:rPr>
                <w:t>support@issgroup.com.au</w:t>
              </w:r>
            </w:hyperlink>
            <w:r w:rsidR="001947EB" w:rsidRPr="005237F5">
              <w:t xml:space="preserve"> </w:t>
            </w:r>
            <w:r w:rsidR="001947EB">
              <w:t xml:space="preserve">or </w:t>
            </w:r>
            <w:hyperlink r:id="rId43" w:history="1">
              <w:r w:rsidR="001947EB">
                <w:rPr>
                  <w:rStyle w:val="Hyperlink"/>
                </w:rPr>
                <w:t>iss.support@p2energysolutions.com</w:t>
              </w:r>
            </w:hyperlink>
          </w:p>
        </w:tc>
      </w:tr>
    </w:tbl>
    <w:p w14:paraId="09FC1202" w14:textId="77777777" w:rsidR="001947EB" w:rsidRDefault="001947EB" w:rsidP="001947EB">
      <w:pPr>
        <w:pStyle w:val="FinePrint"/>
      </w:pPr>
      <w:r>
        <w:rPr>
          <w:noProof/>
        </w:rPr>
        <mc:AlternateContent>
          <mc:Choice Requires="wps">
            <w:drawing>
              <wp:anchor distT="0" distB="0" distL="114300" distR="114300" simplePos="0" relativeHeight="251656192" behindDoc="0" locked="0" layoutInCell="1" allowOverlap="1" wp14:anchorId="171BC2A0" wp14:editId="2E93E6AC">
                <wp:simplePos x="0" y="0"/>
                <wp:positionH relativeFrom="column">
                  <wp:posOffset>14605</wp:posOffset>
                </wp:positionH>
                <wp:positionV relativeFrom="paragraph">
                  <wp:posOffset>249555</wp:posOffset>
                </wp:positionV>
                <wp:extent cx="4817110" cy="0"/>
                <wp:effectExtent l="0" t="0" r="0" b="0"/>
                <wp:wrapNone/>
                <wp:docPr id="1" name="AutoShap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17110" cy="0"/>
                        </a:xfrm>
                        <a:prstGeom prst="straightConnector1">
                          <a:avLst/>
                        </a:prstGeom>
                        <a:noFill/>
                        <a:ln w="9525">
                          <a:solidFill>
                            <a:srgbClr val="7F7F7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35" o:spid="_x0000_s1026" type="#_x0000_t32" style="position:absolute;margin-left:1.15pt;margin-top:19.65pt;width:379.3pt;height:0;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" strokecolor="#7f7f7f"/>
            </w:pict>
          </mc:Fallback>
        </mc:AlternateContent>
      </w:r>
    </w:p>
    <w:p w14:paraId="264B9931" w14:textId="77777777" w:rsidR="001947EB" w:rsidRPr="00344AD0" w:rsidRDefault="001947EB" w:rsidP="001947EB">
      <w:pPr>
        <w:pStyle w:val="FinePrint"/>
      </w:pPr>
    </w:p>
    <w:p w14:paraId="3D40A4B3" w14:textId="1B5C6D9C" w:rsidR="001947EB" w:rsidRPr="00344AD0" w:rsidRDefault="001947EB" w:rsidP="001947EB">
      <w:pPr>
        <w:pStyle w:val="BodyText"/>
      </w:pPr>
      <w:r w:rsidRPr="00344AD0">
        <w:t xml:space="preserve">© </w:t>
      </w:r>
      <w:sdt>
        <w:sdtPr>
          <w:alias w:val="Company"/>
          <w:tag w:val=""/>
          <w:id w:val="-813719617"/>
          <w:placeholder>
            <w:docPart w:val="295D66CB934046D5BBCDE61EBED21889"/>
          </w:placeholder>
          <w:dataBinding w:prefixMappings="xmlns:ns0='http://schemas.openxmlformats.org/officeDocument/2006/extended-properties' " w:xpath="/ns0:Properties[1]/ns0:Company[1]" w:storeItemID="{6668398D-A668-4E3E-A5EB-62B293D839F1}"/>
          <w:text/>
        </w:sdtPr>
        <w:sdtEndPr/>
        <w:sdtContent>
          <w:r w:rsidR="00BE69C6">
            <w:t>P2</w:t>
          </w:r>
        </w:sdtContent>
      </w:sdt>
      <w:r>
        <w:t xml:space="preserve"> </w:t>
      </w:r>
      <w:sdt>
        <w:sdtPr>
          <w:alias w:val="Copyright Year"/>
          <w:tag w:val="Copyright_x0020_Year"/>
          <w:id w:val="1315458870"/>
          <w:placeholder>
            <w:docPart w:val="098862FD02424A079DB8C5E55D8D994E"/>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Copyright_x0020_Year[1]" w:storeItemID="{3FD98AD9-FADC-445D-B2A9-952AEB4762AD}"/>
          <w:text/>
        </w:sdtPr>
        <w:sdtEndPr/>
        <w:sdtContent>
          <w:r w:rsidR="00FC33CC">
            <w:t>2014</w:t>
          </w:r>
        </w:sdtContent>
      </w:sdt>
      <w:r w:rsidRPr="00344AD0">
        <w:t>. All rights reserved.</w:t>
      </w:r>
    </w:p>
    <w:p w14:paraId="40186906" w14:textId="77777777" w:rsidR="002E1C4D" w:rsidRPr="002E1C4D" w:rsidRDefault="002E1C4D" w:rsidP="002E1C4D">
      <w:pPr>
        <w:pStyle w:val="FinePrint"/>
        <w:rPr>
          <w:rStyle w:val="P2Grey"/>
        </w:rPr>
      </w:pPr>
      <w:r w:rsidRPr="002E1C4D">
        <w:rPr>
          <w:rStyle w:val="P2Grey"/>
        </w:rPr>
        <w:t>Reference herein to P2ES Holdings, LLC shall also include any affiliates thereof (collectively, “P2”).</w:t>
      </w:r>
    </w:p>
    <w:p w14:paraId="0381EA7E" w14:textId="77777777" w:rsidR="002E1C4D" w:rsidRPr="002E1C4D" w:rsidRDefault="002E1C4D" w:rsidP="002E1C4D">
      <w:pPr>
        <w:pStyle w:val="FinePrint"/>
        <w:rPr>
          <w:rStyle w:val="P2Grey"/>
        </w:rPr>
      </w:pPr>
      <w:r w:rsidRPr="002E1C4D">
        <w:rPr>
          <w:rStyle w:val="P2Grey"/>
        </w:rPr>
        <w:t>Use of this product and accompanying documentation is subject to the terms and conditions set out in the P2ES Holdings, LLC standard Master Agreement terms and conditions.  All information contained in these Release Notes is the confidential and proprietary property of P2ES Holdings, LLC.</w:t>
      </w:r>
    </w:p>
    <w:p w14:paraId="2A0D990D" w14:textId="77777777" w:rsidR="002E1C4D" w:rsidRPr="002E1C4D" w:rsidRDefault="002E1C4D" w:rsidP="002E1C4D">
      <w:pPr>
        <w:pStyle w:val="FinePrint"/>
        <w:rPr>
          <w:rStyle w:val="P2Grey"/>
        </w:rPr>
      </w:pPr>
      <w:r w:rsidRPr="002E1C4D">
        <w:rPr>
          <w:rStyle w:val="P2Grey"/>
        </w:rPr>
        <w:t xml:space="preserve">The products of </w:t>
      </w:r>
      <w:sdt>
        <w:sdtPr>
          <w:rPr>
            <w:rStyle w:val="P2Grey"/>
          </w:rPr>
          <w:alias w:val="Company"/>
          <w:tag w:val=""/>
          <w:id w:val="459238231"/>
          <w:placeholder>
            <w:docPart w:val="32CA067D2BC64279BBEBC88EC005E27C"/>
          </w:placeholder>
          <w:dataBinding w:prefixMappings="xmlns:ns0='http://schemas.openxmlformats.org/officeDocument/2006/extended-properties' " w:xpath="/ns0:Properties[1]/ns0:Company[1]" w:storeItemID="{6668398D-A668-4E3E-A5EB-62B293D839F1}"/>
          <w:text/>
        </w:sdtPr>
        <w:sdtEndPr>
          <w:rPr>
            <w:rStyle w:val="P2Grey"/>
          </w:rPr>
        </w:sdtEndPr>
        <w:sdtContent>
          <w:r w:rsidRPr="002E1C4D">
            <w:rPr>
              <w:rStyle w:val="P2Grey"/>
            </w:rPr>
            <w:t>P2</w:t>
          </w:r>
        </w:sdtContent>
      </w:sdt>
      <w:r w:rsidRPr="002E1C4D">
        <w:rPr>
          <w:rStyle w:val="P2Grey"/>
        </w:rPr>
        <w:t xml:space="preserve"> are not a primary alarming, machine health, or asset protection system. This function must be performed by low level SCADA / Control Systems or machine monitoring equipment. </w:t>
      </w:r>
      <w:sdt>
        <w:sdtPr>
          <w:rPr>
            <w:rStyle w:val="P2Grey"/>
          </w:rPr>
          <w:alias w:val="Company"/>
          <w:tag w:val=""/>
          <w:id w:val="-1449307016"/>
          <w:placeholder>
            <w:docPart w:val="2E90EE5849824826B129B9530AAA3C4B"/>
          </w:placeholder>
          <w:dataBinding w:prefixMappings="xmlns:ns0='http://schemas.openxmlformats.org/officeDocument/2006/extended-properties' " w:xpath="/ns0:Properties[1]/ns0:Company[1]" w:storeItemID="{6668398D-A668-4E3E-A5EB-62B293D839F1}"/>
          <w:text/>
        </w:sdtPr>
        <w:sdtEndPr>
          <w:rPr>
            <w:rStyle w:val="P2Grey"/>
          </w:rPr>
        </w:sdtEndPr>
        <w:sdtContent>
          <w:r w:rsidRPr="002E1C4D">
            <w:rPr>
              <w:rStyle w:val="P2Grey"/>
            </w:rPr>
            <w:t>P2</w:t>
          </w:r>
        </w:sdtContent>
      </w:sdt>
      <w:r w:rsidRPr="002E1C4D">
        <w:rPr>
          <w:rStyle w:val="P2Grey"/>
        </w:rPr>
        <w:t xml:space="preserve"> products are provided for advisory, informational, optimisation and diagnosis purposes.</w:t>
      </w:r>
    </w:p>
    <w:p w14:paraId="66B540D1" w14:textId="77777777" w:rsidR="002E1C4D" w:rsidRPr="002E1C4D" w:rsidRDefault="002E1C4D" w:rsidP="002E1C4D">
      <w:pPr>
        <w:pStyle w:val="FinePrint"/>
        <w:rPr>
          <w:rStyle w:val="P2Grey"/>
        </w:rPr>
      </w:pPr>
      <w:r w:rsidRPr="002E1C4D">
        <w:rPr>
          <w:rStyle w:val="P2Grey"/>
        </w:rPr>
        <w:t xml:space="preserve">This information may change without notice. The information and intellectual property contained herein remains the exclusive property of </w:t>
      </w:r>
      <w:sdt>
        <w:sdtPr>
          <w:rPr>
            <w:rStyle w:val="P2Grey"/>
          </w:rPr>
          <w:alias w:val="Company"/>
          <w:tag w:val=""/>
          <w:id w:val="1515184988"/>
          <w:placeholder>
            <w:docPart w:val="56E56669498247CC8384676DB3A76AA3"/>
          </w:placeholder>
          <w:dataBinding w:prefixMappings="xmlns:ns0='http://schemas.openxmlformats.org/officeDocument/2006/extended-properties' " w:xpath="/ns0:Properties[1]/ns0:Company[1]" w:storeItemID="{6668398D-A668-4E3E-A5EB-62B293D839F1}"/>
          <w:text/>
        </w:sdtPr>
        <w:sdtEndPr>
          <w:rPr>
            <w:rStyle w:val="P2Grey"/>
          </w:rPr>
        </w:sdtEndPr>
        <w:sdtContent>
          <w:r w:rsidRPr="002E1C4D">
            <w:rPr>
              <w:rStyle w:val="P2Grey"/>
            </w:rPr>
            <w:t>P2</w:t>
          </w:r>
        </w:sdtContent>
      </w:sdt>
      <w:r w:rsidRPr="002E1C4D">
        <w:rPr>
          <w:rStyle w:val="P2Grey"/>
        </w:rPr>
        <w:t xml:space="preserve">. If you find any problems in the documentation, please report them to us in writing. </w:t>
      </w:r>
      <w:sdt>
        <w:sdtPr>
          <w:rPr>
            <w:rStyle w:val="P2Grey"/>
          </w:rPr>
          <w:alias w:val="Company"/>
          <w:tag w:val=""/>
          <w:id w:val="-285122691"/>
          <w:placeholder>
            <w:docPart w:val="98DA5ED6513E4FAB8F8C28FDC32E7850"/>
          </w:placeholder>
          <w:dataBinding w:prefixMappings="xmlns:ns0='http://schemas.openxmlformats.org/officeDocument/2006/extended-properties' " w:xpath="/ns0:Properties[1]/ns0:Company[1]" w:storeItemID="{6668398D-A668-4E3E-A5EB-62B293D839F1}"/>
          <w:text/>
        </w:sdtPr>
        <w:sdtEndPr>
          <w:rPr>
            <w:rStyle w:val="P2Grey"/>
          </w:rPr>
        </w:sdtEndPr>
        <w:sdtContent>
          <w:r w:rsidRPr="002E1C4D">
            <w:rPr>
              <w:rStyle w:val="P2Grey"/>
            </w:rPr>
            <w:t>P2</w:t>
          </w:r>
        </w:sdtContent>
      </w:sdt>
      <w:r w:rsidRPr="002E1C4D">
        <w:rPr>
          <w:rStyle w:val="P2Grey"/>
        </w:rPr>
        <w:t xml:space="preserve"> does not warrant that this document is error-free.</w:t>
      </w:r>
    </w:p>
    <w:p w14:paraId="52847B80" w14:textId="77777777" w:rsidR="002E1C4D" w:rsidRPr="002E1C4D" w:rsidRDefault="002E1C4D" w:rsidP="002E1C4D">
      <w:pPr>
        <w:pStyle w:val="FinePrint"/>
        <w:rPr>
          <w:rStyle w:val="P2Grey"/>
        </w:rPr>
      </w:pPr>
      <w:r w:rsidRPr="002E1C4D">
        <w:rPr>
          <w:rStyle w:val="P2Grey"/>
        </w:rPr>
        <w:t xml:space="preserve">Through product maintenance, </w:t>
      </w:r>
      <w:sdt>
        <w:sdtPr>
          <w:rPr>
            <w:rStyle w:val="P2Grey"/>
          </w:rPr>
          <w:alias w:val="Company"/>
          <w:tag w:val=""/>
          <w:id w:val="-1206944047"/>
          <w:placeholder>
            <w:docPart w:val="3C99449558274691A2A83B6EF3E19176"/>
          </w:placeholder>
          <w:dataBinding w:prefixMappings="xmlns:ns0='http://schemas.openxmlformats.org/officeDocument/2006/extended-properties' " w:xpath="/ns0:Properties[1]/ns0:Company[1]" w:storeItemID="{6668398D-A668-4E3E-A5EB-62B293D839F1}"/>
          <w:text/>
        </w:sdtPr>
        <w:sdtEndPr>
          <w:rPr>
            <w:rStyle w:val="P2Grey"/>
          </w:rPr>
        </w:sdtEndPr>
        <w:sdtContent>
          <w:r w:rsidRPr="002E1C4D">
            <w:rPr>
              <w:rStyle w:val="P2Grey"/>
            </w:rPr>
            <w:t>P2</w:t>
          </w:r>
        </w:sdtContent>
      </w:sdt>
      <w:r w:rsidRPr="002E1C4D">
        <w:rPr>
          <w:rStyle w:val="P2Grey"/>
        </w:rPr>
        <w:t xml:space="preserve"> endeavours to keep its applications up to date with major platform version changes as these platform changes are adopted by our customers. Examples include Internet Explorer 9, Oracle 11g, Microsoft Server 2008 R2. Whilst we cannot test our products against every service pack and patch within a whole third party version release, we publish minimum required major version number, and offer support in the event that a minor patch released by a third party vendor causes an issue.</w:t>
      </w:r>
    </w:p>
    <w:p w14:paraId="3F82B4B8" w14:textId="77777777" w:rsidR="002E1C4D" w:rsidRPr="002E1C4D" w:rsidRDefault="002E1C4D" w:rsidP="002E1C4D">
      <w:pPr>
        <w:pStyle w:val="FinePrint"/>
        <w:rPr>
          <w:rStyle w:val="P2Grey"/>
        </w:rPr>
      </w:pPr>
      <w:r w:rsidRPr="002E1C4D">
        <w:rPr>
          <w:rStyle w:val="P2Grey"/>
        </w:rPr>
        <w:t xml:space="preserve">For licensing and compliance purposes, </w:t>
      </w:r>
      <w:sdt>
        <w:sdtPr>
          <w:rPr>
            <w:rStyle w:val="P2Grey"/>
          </w:rPr>
          <w:alias w:val="Company"/>
          <w:tag w:val=""/>
          <w:id w:val="1577323597"/>
          <w:placeholder>
            <w:docPart w:val="89C3C643A257429B81942D2F83120795"/>
          </w:placeholder>
          <w:dataBinding w:prefixMappings="xmlns:ns0='http://schemas.openxmlformats.org/officeDocument/2006/extended-properties' " w:xpath="/ns0:Properties[1]/ns0:Company[1]" w:storeItemID="{6668398D-A668-4E3E-A5EB-62B293D839F1}"/>
          <w:text/>
        </w:sdtPr>
        <w:sdtEndPr>
          <w:rPr>
            <w:rStyle w:val="P2Grey"/>
          </w:rPr>
        </w:sdtEndPr>
        <w:sdtContent>
          <w:r w:rsidRPr="002E1C4D">
            <w:rPr>
              <w:rStyle w:val="P2Grey"/>
            </w:rPr>
            <w:t>P2</w:t>
          </w:r>
        </w:sdtContent>
      </w:sdt>
      <w:r w:rsidRPr="002E1C4D">
        <w:rPr>
          <w:rStyle w:val="P2Grey"/>
        </w:rPr>
        <w:t xml:space="preserve"> may track usage of this product by capturing the following details: IP address, date/time, action (such as login, logout, timeout). No personal data such as user ID or passwords are tracked or recorded in this process.</w:t>
      </w:r>
    </w:p>
    <w:p w14:paraId="145BBACF" w14:textId="77777777" w:rsidR="002E1C4D" w:rsidRPr="002E1C4D" w:rsidRDefault="002E1C4D" w:rsidP="002E1C4D">
      <w:pPr>
        <w:pStyle w:val="FinePrint"/>
        <w:rPr>
          <w:rStyle w:val="P2Grey"/>
        </w:rPr>
      </w:pPr>
      <w:r w:rsidRPr="002E1C4D">
        <w:rPr>
          <w:rStyle w:val="P2Grey"/>
        </w:rPr>
        <w:t xml:space="preserve">P2 Production Operations and the P2 Production Operation logos are either registered trademarks or trademarks of </w:t>
      </w:r>
      <w:sdt>
        <w:sdtPr>
          <w:rPr>
            <w:rStyle w:val="P2Grey"/>
          </w:rPr>
          <w:alias w:val="Company"/>
          <w:tag w:val=""/>
          <w:id w:val="-380639155"/>
          <w:placeholder>
            <w:docPart w:val="68DA17C671A945F0AA94BA923E65C4BE"/>
          </w:placeholder>
          <w:dataBinding w:prefixMappings="xmlns:ns0='http://schemas.openxmlformats.org/officeDocument/2006/extended-properties' " w:xpath="/ns0:Properties[1]/ns0:Company[1]" w:storeItemID="{6668398D-A668-4E3E-A5EB-62B293D839F1}"/>
          <w:text/>
        </w:sdtPr>
        <w:sdtEndPr>
          <w:rPr>
            <w:rStyle w:val="P2Grey"/>
          </w:rPr>
        </w:sdtEndPr>
        <w:sdtContent>
          <w:r w:rsidRPr="002E1C4D">
            <w:rPr>
              <w:rStyle w:val="P2Grey"/>
            </w:rPr>
            <w:t>P2</w:t>
          </w:r>
        </w:sdtContent>
      </w:sdt>
      <w:r w:rsidRPr="002E1C4D">
        <w:rPr>
          <w:rStyle w:val="P2Grey"/>
        </w:rPr>
        <w:t xml:space="preserve"> (and/or its affiliates) in Australia and/or other countries.</w:t>
      </w:r>
    </w:p>
    <w:p w14:paraId="1E1A4103" w14:textId="77777777" w:rsidR="002E1C4D" w:rsidRPr="002E1C4D" w:rsidRDefault="002E1C4D" w:rsidP="002E1C4D">
      <w:pPr>
        <w:pStyle w:val="FinePrint"/>
        <w:rPr>
          <w:rStyle w:val="P2Grey"/>
        </w:rPr>
      </w:pPr>
      <w:r w:rsidRPr="002E1C4D">
        <w:rPr>
          <w:rStyle w:val="P2Grey"/>
        </w:rPr>
        <w:t>Oracle is a registered trademark of Oracle Corporation and/or its affiliates.</w:t>
      </w:r>
    </w:p>
    <w:p w14:paraId="703CD133" w14:textId="77777777" w:rsidR="002E1C4D" w:rsidRPr="002E1C4D" w:rsidRDefault="002E1C4D" w:rsidP="002E1C4D">
      <w:pPr>
        <w:pStyle w:val="FinePrint"/>
        <w:rPr>
          <w:rStyle w:val="P2Grey"/>
        </w:rPr>
      </w:pPr>
      <w:r w:rsidRPr="002E1C4D">
        <w:rPr>
          <w:rStyle w:val="P2Grey"/>
        </w:rPr>
        <w:t>ActiveX, Active Directory, Authenticode, Excel, Internet Explorer, Microsoft, SharePoint, SQL Server, Visual Studio, Windows, and Windows Server are either registered trademarks or trademarks of Microsoft Corporation in the United States and/or other countries.</w:t>
      </w:r>
    </w:p>
    <w:p w14:paraId="2E5DE6D7" w14:textId="68328BCF" w:rsidR="00860EB2" w:rsidRPr="002E1C4D" w:rsidRDefault="002E1C4D" w:rsidP="002E1C4D">
      <w:pPr>
        <w:pStyle w:val="BodyText"/>
        <w:rPr>
          <w:rStyle w:val="P2Grey"/>
        </w:rPr>
      </w:pPr>
      <w:r w:rsidRPr="002E1C4D">
        <w:rPr>
          <w:rStyle w:val="P2Grey"/>
        </w:rPr>
        <w:t>Other product and company names mentioned herein may be the trademarks of their respective owners.</w:t>
      </w:r>
    </w:p>
    <w:sectPr w:rsidR="00860EB2" w:rsidRPr="002E1C4D" w:rsidSect="00BC6461">
      <w:pgSz w:w="11906" w:h="16838" w:code="9"/>
      <w:pgMar w:top="1418" w:right="1418" w:bottom="1418" w:left="1418" w:header="567"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A535BF0" w14:textId="77777777" w:rsidR="009F4286" w:rsidRDefault="009F4286" w:rsidP="00743F67">
      <w:r>
        <w:separator/>
      </w:r>
    </w:p>
  </w:endnote>
  <w:endnote w:type="continuationSeparator" w:id="0">
    <w:p w14:paraId="52802019" w14:textId="77777777" w:rsidR="009F4286" w:rsidRDefault="009F4286" w:rsidP="00743F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Maiandra GD">
    <w:panose1 w:val="020E0502030308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FCEF6B" w14:textId="77777777" w:rsidR="00FC33CC" w:rsidRDefault="00FC33C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2350F8" w14:textId="77777777" w:rsidR="00FC33CC" w:rsidRDefault="00FC33CC">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5DE6DF" w14:textId="77777777" w:rsidR="00743F67" w:rsidRDefault="00743F67" w:rsidP="00743F67">
    <w:pPr>
      <w:pStyle w:val="FooterCover"/>
    </w:pPr>
    <w:r>
      <w:rPr>
        <w:noProof/>
      </w:rPr>
      <mc:AlternateContent>
        <mc:Choice Requires="wps">
          <w:drawing>
            <wp:anchor distT="0" distB="0" distL="114300" distR="114300" simplePos="0" relativeHeight="251662336" behindDoc="0" locked="0" layoutInCell="1" allowOverlap="1" wp14:anchorId="2E5DE6F1" wp14:editId="5B225FB5">
              <wp:simplePos x="0" y="0"/>
              <wp:positionH relativeFrom="column">
                <wp:posOffset>-920015</wp:posOffset>
              </wp:positionH>
              <wp:positionV relativeFrom="paragraph">
                <wp:posOffset>-188595</wp:posOffset>
              </wp:positionV>
              <wp:extent cx="7790213" cy="0"/>
              <wp:effectExtent l="0" t="0" r="20320" b="19050"/>
              <wp:wrapNone/>
              <wp:docPr id="4" name="Straight Connector 4"/>
              <wp:cNvGraphicFramePr/>
              <a:graphic xmlns:a="http://schemas.openxmlformats.org/drawingml/2006/main">
                <a:graphicData uri="http://schemas.microsoft.com/office/word/2010/wordprocessingShape">
                  <wps:wsp>
                    <wps:cNvCnPr/>
                    <wps:spPr>
                      <a:xfrm>
                        <a:off x="0" y="0"/>
                        <a:ext cx="7790213" cy="0"/>
                      </a:xfrm>
                      <a:prstGeom prst="line">
                        <a:avLst/>
                      </a:prstGeom>
                      <a:ln w="3175">
                        <a:solidFill>
                          <a:srgbClr val="737373"/>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5="http://schemas.microsoft.com/office/word/2012/wordml">
          <w:pict>
            <v:line w14:anchorId="14FB36D7" id="Straight Connector 4" o:spid="_x0000_s1026" style="position:absolute;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72.45pt,-14.85pt" to="540.95pt,-1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" strokecolor="#737373" strokeweight=".25pt"/>
          </w:pict>
        </mc:Fallback>
      </mc:AlternateContent>
    </w:r>
    <w:r>
      <w:t>Denver | Houston |Calgary | Bogota` | London | Tunis | Dubai | Singapore | Perth</w:t>
    </w:r>
  </w:p>
  <w:p w14:paraId="2E5DE6E0" w14:textId="77777777" w:rsidR="00743F67" w:rsidRPr="00743F67" w:rsidRDefault="00743F67" w:rsidP="00743F67">
    <w:pPr>
      <w:pStyle w:val="FooterCover"/>
      <w:rPr>
        <w:b/>
      </w:rPr>
    </w:pPr>
    <w:r w:rsidRPr="001D6DD4">
      <w:rPr>
        <w:b/>
      </w:rPr>
      <w:t>P2energysolutions.com</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8BBB04" w14:textId="17D3BE42" w:rsidR="00D80DD0" w:rsidRPr="004B612B" w:rsidRDefault="00D80DD0" w:rsidP="00D80DD0">
    <w:pPr>
      <w:pStyle w:val="Footer"/>
    </w:pPr>
    <w:r>
      <w:t xml:space="preserve">© </w:t>
    </w:r>
    <w:sdt>
      <w:sdtPr>
        <w:alias w:val="Company"/>
        <w:tag w:val=""/>
        <w:id w:val="-552080359"/>
        <w:dataBinding w:prefixMappings="xmlns:ns0='http://schemas.openxmlformats.org/officeDocument/2006/extended-properties' " w:xpath="/ns0:Properties[1]/ns0:Company[1]" w:storeItemID="{6668398D-A668-4E3E-A5EB-62B293D839F1}"/>
        <w:text/>
      </w:sdtPr>
      <w:sdtEndPr/>
      <w:sdtContent>
        <w:r w:rsidR="00BE69C6">
          <w:t>P2</w:t>
        </w:r>
      </w:sdtContent>
    </w:sdt>
    <w:r>
      <w:t xml:space="preserve"> </w:t>
    </w:r>
    <w:sdt>
      <w:sdtPr>
        <w:alias w:val="Copyright Year"/>
        <w:tag w:val="Copyright_x0020_Year"/>
        <w:id w:val="1629661292"/>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Copyright_x0020_Year[1]" w:storeItemID="{3FD98AD9-FADC-445D-B2A9-952AEB4762AD}"/>
        <w:text/>
      </w:sdtPr>
      <w:sdtEndPr/>
      <w:sdtContent>
        <w:r w:rsidR="00FC33CC">
          <w:t>2014</w:t>
        </w:r>
      </w:sdtContent>
    </w:sdt>
    <w:r w:rsidRPr="004B612B">
      <w:tab/>
    </w:r>
    <w:sdt>
      <w:sdtPr>
        <w:alias w:val="Document ID Value"/>
        <w:tag w:val="_dlc_DocId"/>
        <w:id w:val="1399793137"/>
        <w:lock w:val="contentLocked"/>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_dlc_DocId[1]" w:storeItemID="{3FD98AD9-FADC-445D-B2A9-952AEB4762AD}"/>
        <w:text/>
      </w:sdtPr>
      <w:sdtEndPr/>
      <w:sdtContent>
        <w:r w:rsidR="00CF63E0">
          <w:t>ISSDOC-4-363</w:t>
        </w:r>
      </w:sdtContent>
    </w:sdt>
    <w:r>
      <w:t xml:space="preserve"> Rev </w:t>
    </w:r>
    <w:sdt>
      <w:sdtPr>
        <w:alias w:val="Current Version"/>
        <w:tag w:val="Current_x0020_Version"/>
        <w:id w:val="1829862654"/>
        <w:showingPlcHd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6d1a5804-6b29-4f7b-a452-2e11798e4cf4' " w:xpath="/ns0:properties[1]/documentManagement[1]/ns3:Current_x0020_Version[1]" w:storeItemID="{3FD98AD9-FADC-445D-B2A9-952AEB4762AD}"/>
        <w:text/>
      </w:sdtPr>
      <w:sdtEndPr/>
      <w:sdtContent>
        <w:r w:rsidR="008A1624" w:rsidRPr="003E71ED">
          <w:t>[Current Version]</w:t>
        </w:r>
      </w:sdtContent>
    </w:sdt>
    <w:r w:rsidRPr="004B612B">
      <w:tab/>
      <w:t xml:space="preserve">Page </w:t>
    </w:r>
    <w:r w:rsidRPr="004B612B">
      <w:fldChar w:fldCharType="begin"/>
    </w:r>
    <w:r w:rsidRPr="004B612B">
      <w:instrText xml:space="preserve">page </w:instrText>
    </w:r>
    <w:r w:rsidRPr="004B612B">
      <w:fldChar w:fldCharType="separate"/>
    </w:r>
    <w:r w:rsidR="00C20800">
      <w:rPr>
        <w:noProof/>
      </w:rPr>
      <w:t>2</w:t>
    </w:r>
    <w:r w:rsidRPr="004B612B">
      <w:fldChar w:fldCharType="end"/>
    </w:r>
    <w:r w:rsidRPr="004B612B">
      <w:t xml:space="preserve"> of </w:t>
    </w:r>
    <w:r w:rsidR="00C20800">
      <w:fldChar w:fldCharType="begin"/>
    </w:r>
    <w:r w:rsidR="00C20800">
      <w:instrText xml:space="preserve">numpages  \* Mergeformat </w:instrText>
    </w:r>
    <w:r w:rsidR="00C20800">
      <w:fldChar w:fldCharType="separate"/>
    </w:r>
    <w:r w:rsidR="00C20800">
      <w:rPr>
        <w:noProof/>
      </w:rPr>
      <w:t>13</w:t>
    </w:r>
    <w:r w:rsidR="00C20800">
      <w:rPr>
        <w:noProof/>
      </w:rPr>
      <w:fldChar w:fldCharType="end"/>
    </w:r>
  </w:p>
  <w:p w14:paraId="5F85B5F1" w14:textId="6FA139CD" w:rsidR="00D80DD0" w:rsidRPr="00D80DD0" w:rsidRDefault="00C20800" w:rsidP="00D80DD0">
    <w:pPr>
      <w:pStyle w:val="Footer"/>
    </w:pPr>
    <w:sdt>
      <w:sdtPr>
        <w:alias w:val="Security Footer"/>
        <w:tag w:val="Security_x0020_Footer"/>
        <w:id w:val="-1685358301"/>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Security_x0020_Footer[1]" w:storeItemID="{3FD98AD9-FADC-445D-B2A9-952AEB4762AD}"/>
        <w:dropDownList w:lastValue="CONFIDENTIAL">
          <w:listItem w:value="[Security Footer]"/>
        </w:dropDownList>
      </w:sdtPr>
      <w:sdtEndPr/>
      <w:sdtContent>
        <w:r w:rsidR="00CF63E0">
          <w:t>CONFIDENTIAL</w:t>
        </w:r>
      </w:sdtContent>
    </w:sdt>
    <w:r w:rsidR="00D80DD0" w:rsidRPr="004B612B">
      <w:tab/>
    </w:r>
    <w:sdt>
      <w:sdtPr>
        <w:alias w:val="Issue Date"/>
        <w:tag w:val="Issue_x0020_Date"/>
        <w:id w:val="-59166786"/>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Issue_x0020_Date[1]" w:storeItemID="{3FD98AD9-FADC-445D-B2A9-952AEB4762AD}"/>
        <w:date w:fullDate="2014-09-01T00:00:00Z">
          <w:dateFormat w:val="d-MMM-yyyy"/>
          <w:lid w:val="en-AU"/>
          <w:storeMappedDataAs w:val="dateTime"/>
          <w:calendar w:val="gregorian"/>
        </w:date>
      </w:sdtPr>
      <w:sdtEndPr/>
      <w:sdtContent>
        <w:r w:rsidR="00FC33CC">
          <w:t>1-Sep-2014</w:t>
        </w:r>
      </w:sdtContent>
    </w:sdt>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F1ADAC" w14:textId="2A70D866" w:rsidR="00BC6461" w:rsidRPr="004B612B" w:rsidRDefault="00BC6461" w:rsidP="00683AEA">
    <w:pPr>
      <w:pStyle w:val="Footer"/>
    </w:pPr>
    <w:r>
      <w:t xml:space="preserve">© </w:t>
    </w:r>
    <w:sdt>
      <w:sdtPr>
        <w:alias w:val="Company"/>
        <w:tag w:val=""/>
        <w:id w:val="-520861127"/>
        <w:dataBinding w:prefixMappings="xmlns:ns0='http://schemas.openxmlformats.org/officeDocument/2006/extended-properties' " w:xpath="/ns0:Properties[1]/ns0:Company[1]" w:storeItemID="{6668398D-A668-4E3E-A5EB-62B293D839F1}"/>
        <w:text/>
      </w:sdtPr>
      <w:sdtEndPr/>
      <w:sdtContent>
        <w:r w:rsidR="00BE69C6">
          <w:t>P2</w:t>
        </w:r>
      </w:sdtContent>
    </w:sdt>
    <w:r>
      <w:t xml:space="preserve"> </w:t>
    </w:r>
    <w:sdt>
      <w:sdtPr>
        <w:alias w:val="Copyright Year"/>
        <w:tag w:val="Copyright_x0020_Year"/>
        <w:id w:val="-1166391325"/>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Copyright_x0020_Year[1]" w:storeItemID="{3FD98AD9-FADC-445D-B2A9-952AEB4762AD}"/>
        <w:text/>
      </w:sdtPr>
      <w:sdtEndPr/>
      <w:sdtContent>
        <w:r w:rsidR="00FC33CC">
          <w:t>2014</w:t>
        </w:r>
      </w:sdtContent>
    </w:sdt>
    <w:r w:rsidRPr="004B612B">
      <w:tab/>
    </w:r>
    <w:sdt>
      <w:sdtPr>
        <w:alias w:val="Document ID Value"/>
        <w:tag w:val="_dlc_DocId"/>
        <w:id w:val="366725299"/>
        <w:lock w:val="contentLocked"/>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_dlc_DocId[1]" w:storeItemID="{3FD98AD9-FADC-445D-B2A9-952AEB4762AD}"/>
        <w:text/>
      </w:sdtPr>
      <w:sdtEndPr/>
      <w:sdtContent>
        <w:r w:rsidR="00CF63E0">
          <w:t>ISSDOC-4-363</w:t>
        </w:r>
      </w:sdtContent>
    </w:sdt>
    <w:r>
      <w:t xml:space="preserve"> Rev </w:t>
    </w:r>
    <w:sdt>
      <w:sdtPr>
        <w:alias w:val="Current Version"/>
        <w:tag w:val="Current_x0020_Version"/>
        <w:id w:val="1210691115"/>
        <w:showingPlcHd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6d1a5804-6b29-4f7b-a452-2e11798e4cf4' " w:xpath="/ns0:properties[1]/documentManagement[1]/ns3:Current_x0020_Version[1]" w:storeItemID="{3FD98AD9-FADC-445D-B2A9-952AEB4762AD}"/>
        <w:text/>
      </w:sdtPr>
      <w:sdtEndPr/>
      <w:sdtContent>
        <w:r w:rsidR="008A1624" w:rsidRPr="003E71ED">
          <w:t>[Current Version]</w:t>
        </w:r>
      </w:sdtContent>
    </w:sdt>
    <w:r w:rsidRPr="004B612B">
      <w:tab/>
      <w:t xml:space="preserve">Page </w:t>
    </w:r>
    <w:r w:rsidRPr="004B612B">
      <w:fldChar w:fldCharType="begin"/>
    </w:r>
    <w:r w:rsidRPr="004B612B">
      <w:instrText xml:space="preserve">page </w:instrText>
    </w:r>
    <w:r w:rsidRPr="004B612B">
      <w:fldChar w:fldCharType="separate"/>
    </w:r>
    <w:r w:rsidR="00C20800">
      <w:rPr>
        <w:noProof/>
      </w:rPr>
      <w:t>4</w:t>
    </w:r>
    <w:r w:rsidRPr="004B612B">
      <w:fldChar w:fldCharType="end"/>
    </w:r>
    <w:r w:rsidRPr="004B612B">
      <w:t xml:space="preserve"> of </w:t>
    </w:r>
    <w:r w:rsidR="00C20800">
      <w:fldChar w:fldCharType="begin"/>
    </w:r>
    <w:r w:rsidR="00C20800">
      <w:instrText xml:space="preserve">numpages  \* Mergeformat </w:instrText>
    </w:r>
    <w:r w:rsidR="00C20800">
      <w:fldChar w:fldCharType="separate"/>
    </w:r>
    <w:r w:rsidR="00C20800">
      <w:rPr>
        <w:noProof/>
      </w:rPr>
      <w:t>13</w:t>
    </w:r>
    <w:r w:rsidR="00C20800">
      <w:rPr>
        <w:noProof/>
      </w:rPr>
      <w:fldChar w:fldCharType="end"/>
    </w:r>
  </w:p>
  <w:p w14:paraId="567C0FE4" w14:textId="0273E4D3" w:rsidR="00BC6461" w:rsidRDefault="00C20800">
    <w:pPr>
      <w:pStyle w:val="Footer"/>
    </w:pPr>
    <w:sdt>
      <w:sdtPr>
        <w:alias w:val="Security Footer"/>
        <w:tag w:val="Security_x0020_Footer"/>
        <w:id w:val="-432748662"/>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Security_x0020_Footer[1]" w:storeItemID="{3FD98AD9-FADC-445D-B2A9-952AEB4762AD}"/>
        <w:dropDownList w:lastValue="CONFIDENTIAL">
          <w:listItem w:value="[Security Footer]"/>
        </w:dropDownList>
      </w:sdtPr>
      <w:sdtEndPr/>
      <w:sdtContent>
        <w:r w:rsidR="00CF63E0">
          <w:t>CONFIDENTIAL</w:t>
        </w:r>
      </w:sdtContent>
    </w:sdt>
    <w:r w:rsidR="00BC6461" w:rsidRPr="004B612B">
      <w:tab/>
    </w:r>
    <w:sdt>
      <w:sdtPr>
        <w:alias w:val="Issue Date"/>
        <w:tag w:val="Issue_x0020_Date"/>
        <w:id w:val="1489593360"/>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Issue_x0020_Date[1]" w:storeItemID="{3FD98AD9-FADC-445D-B2A9-952AEB4762AD}"/>
        <w:date w:fullDate="2014-09-01T00:00:00Z">
          <w:dateFormat w:val="d-MMM-yyyy"/>
          <w:lid w:val="en-AU"/>
          <w:storeMappedDataAs w:val="dateTime"/>
          <w:calendar w:val="gregorian"/>
        </w:date>
      </w:sdtPr>
      <w:sdtEndPr/>
      <w:sdtContent>
        <w:r w:rsidR="00FC33CC">
          <w:t>1-Sep-2014</w:t>
        </w:r>
      </w:sdtContent>
    </w:sdt>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5DE6E9" w14:textId="3DC0ED0B" w:rsidR="00A35E12" w:rsidRPr="004B612B" w:rsidRDefault="00A35E12" w:rsidP="00A35E12">
    <w:pPr>
      <w:pStyle w:val="Footer"/>
    </w:pPr>
    <w:r>
      <w:t xml:space="preserve">© </w:t>
    </w:r>
    <w:sdt>
      <w:sdtPr>
        <w:alias w:val="Company"/>
        <w:tag w:val=""/>
        <w:id w:val="-77218056"/>
        <w:dataBinding w:prefixMappings="xmlns:ns0='http://schemas.openxmlformats.org/officeDocument/2006/extended-properties' " w:xpath="/ns0:Properties[1]/ns0:Company[1]" w:storeItemID="{6668398D-A668-4E3E-A5EB-62B293D839F1}"/>
        <w:text/>
      </w:sdtPr>
      <w:sdtEndPr/>
      <w:sdtContent>
        <w:r w:rsidR="00BE69C6">
          <w:t>P2</w:t>
        </w:r>
      </w:sdtContent>
    </w:sdt>
    <w:r>
      <w:t xml:space="preserve"> [year] </w:t>
    </w:r>
    <w:r w:rsidRPr="004B612B">
      <w:t xml:space="preserve"> </w:t>
    </w:r>
    <w:r w:rsidRPr="004B612B">
      <w:tab/>
    </w:r>
    <w:r>
      <w:t>[doc] Rev [</w:t>
    </w:r>
    <w:proofErr w:type="spellStart"/>
    <w:r>
      <w:t>ver</w:t>
    </w:r>
    <w:proofErr w:type="spellEnd"/>
    <w:r>
      <w:t>]</w:t>
    </w:r>
    <w:r w:rsidRPr="004B612B">
      <w:tab/>
      <w:t xml:space="preserve">Page </w:t>
    </w:r>
    <w:r w:rsidRPr="004B612B">
      <w:fldChar w:fldCharType="begin"/>
    </w:r>
    <w:r w:rsidRPr="004B612B">
      <w:instrText xml:space="preserve">page </w:instrText>
    </w:r>
    <w:r w:rsidRPr="004B612B">
      <w:fldChar w:fldCharType="separate"/>
    </w:r>
    <w:r w:rsidR="00FC33CC">
      <w:rPr>
        <w:noProof/>
      </w:rPr>
      <w:t>9</w:t>
    </w:r>
    <w:r w:rsidRPr="004B612B">
      <w:fldChar w:fldCharType="end"/>
    </w:r>
    <w:r w:rsidRPr="004B612B">
      <w:t xml:space="preserve"> of </w:t>
    </w:r>
    <w:r w:rsidR="00C20800">
      <w:fldChar w:fldCharType="begin"/>
    </w:r>
    <w:r w:rsidR="00C20800">
      <w:instrText xml:space="preserve">numpages  \* Mergeformat </w:instrText>
    </w:r>
    <w:r w:rsidR="00C20800">
      <w:fldChar w:fldCharType="separate"/>
    </w:r>
    <w:r w:rsidR="00B72ABC">
      <w:rPr>
        <w:noProof/>
      </w:rPr>
      <w:t>13</w:t>
    </w:r>
    <w:r w:rsidR="00C20800">
      <w:rPr>
        <w:noProof/>
      </w:rPr>
      <w:fldChar w:fldCharType="end"/>
    </w:r>
  </w:p>
  <w:p w14:paraId="2E5DE6EA" w14:textId="77777777" w:rsidR="00A35E12" w:rsidRPr="00A35E12" w:rsidRDefault="00A35E12" w:rsidP="00A35E12">
    <w:pPr>
      <w:pStyle w:val="Footer"/>
    </w:pPr>
    <w:r>
      <w:t>[security]</w:t>
    </w:r>
    <w:r w:rsidRPr="004B612B">
      <w:tab/>
    </w:r>
    <w:r>
      <w:t>[date]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F11D5F7" w14:textId="77777777" w:rsidR="009F4286" w:rsidRDefault="009F4286" w:rsidP="00743F67">
      <w:r>
        <w:separator/>
      </w:r>
    </w:p>
  </w:footnote>
  <w:footnote w:type="continuationSeparator" w:id="0">
    <w:p w14:paraId="0CD67E25" w14:textId="77777777" w:rsidR="009F4286" w:rsidRDefault="009F4286" w:rsidP="00743F6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9B08EC" w14:textId="77777777" w:rsidR="00FC33CC" w:rsidRDefault="00FC33CC">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5DE6DC" w14:textId="5B768532" w:rsidR="007C2F09" w:rsidRPr="004B612B" w:rsidRDefault="007C2F09" w:rsidP="007C2F09">
    <w:pPr>
      <w:pStyle w:val="Header"/>
    </w:pPr>
    <w:r>
      <w:rPr>
        <w:b w:val="0"/>
        <w:noProof/>
      </w:rPr>
      <w:drawing>
        <wp:anchor distT="0" distB="0" distL="114300" distR="114300" simplePos="0" relativeHeight="251668480" behindDoc="0" locked="0" layoutInCell="1" allowOverlap="1" wp14:anchorId="2E5DE6EB" wp14:editId="2E5DE6EC">
          <wp:simplePos x="0" y="0"/>
          <wp:positionH relativeFrom="column">
            <wp:posOffset>-129540</wp:posOffset>
          </wp:positionH>
          <wp:positionV relativeFrom="paragraph">
            <wp:posOffset>-86360</wp:posOffset>
          </wp:positionV>
          <wp:extent cx="972000" cy="550800"/>
          <wp:effectExtent l="0" t="0" r="0" b="1905"/>
          <wp:wrapNone/>
          <wp:docPr id="6" name="Picture 6" descr="C:\Backup\Template trials\Emma's logos\LOGO.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Backup\Template trials\Emma's logos\LOGO.wm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972000" cy="550800"/>
                  </a:xfrm>
                  <a:prstGeom prst="rect">
                    <a:avLst/>
                  </a:prstGeom>
                  <a:noFill/>
                  <a:ln>
                    <a:noFill/>
                  </a:ln>
                </pic:spPr>
              </pic:pic>
            </a:graphicData>
          </a:graphic>
          <wp14:sizeRelH relativeFrom="page">
            <wp14:pctWidth>0</wp14:pctWidth>
          </wp14:sizeRelH>
          <wp14:sizeRelV relativeFrom="page">
            <wp14:pctHeight>0</wp14:pctHeight>
          </wp14:sizeRelV>
        </wp:anchor>
      </w:drawing>
    </w:r>
    <w:r w:rsidR="005F63C7" w:rsidRPr="005F63C7">
      <w:t xml:space="preserve"> </w:t>
    </w:r>
    <w:sdt>
      <w:sdtPr>
        <w:alias w:val="Product"/>
        <w:tag w:val="j7e7b800099f4ad4b7003f2a6724bc88"/>
        <w:id w:val="-1139405133"/>
        <w:lock w:val="contentLocked"/>
        <w:placeholder>
          <w:docPart w:val="4346214ECD4A4413864EDEE829E08B80"/>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3FD98AD9-FADC-445D-B2A9-952AEB4762AD}"/>
        <w:text w:multiLine="1"/>
      </w:sdtPr>
      <w:sdtEndPr/>
      <w:sdtContent>
        <w:r w:rsidR="00FC33CC">
          <w:t>P2 Explorer</w:t>
        </w:r>
      </w:sdtContent>
    </w:sdt>
    <w:r w:rsidR="00336D3B">
      <w:t xml:space="preserve"> </w:t>
    </w:r>
    <w:sdt>
      <w:sdtPr>
        <w:alias w:val="Software Version"/>
        <w:tag w:val="Software_x0020_Version"/>
        <w:id w:val="2003929548"/>
        <w:placeholder>
          <w:docPart w:val="10F335C0D0A94C43BE1DDB2655DF2E77"/>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Software_x0020_Version[1]" w:storeItemID="{3FD98AD9-FADC-445D-B2A9-952AEB4762AD}"/>
        <w:text/>
      </w:sdtPr>
      <w:sdtEndPr/>
      <w:sdtContent>
        <w:r w:rsidR="00FC33CC">
          <w:t>4.0.0</w:t>
        </w:r>
      </w:sdtContent>
    </w:sdt>
  </w:p>
  <w:sdt>
    <w:sdtPr>
      <w:alias w:val="Title"/>
      <w:tag w:val=""/>
      <w:id w:val="2091274138"/>
      <w:placeholder>
        <w:docPart w:val="B229C0A464FA4515BB34FFEF72299F25"/>
      </w:placeholder>
      <w:dataBinding w:prefixMappings="xmlns:ns0='http://purl.org/dc/elements/1.1/' xmlns:ns1='http://schemas.openxmlformats.org/package/2006/metadata/core-properties' " w:xpath="/ns1:coreProperties[1]/ns0:title[1]" w:storeItemID="{6C3C8BC8-F283-45AE-878A-BAB7291924A1}"/>
      <w:text/>
    </w:sdtPr>
    <w:sdtEndPr/>
    <w:sdtContent>
      <w:p w14:paraId="2E5DE6DD" w14:textId="74670120" w:rsidR="00A35E12" w:rsidRDefault="00FC33CC" w:rsidP="007C2F09">
        <w:pPr>
          <w:pStyle w:val="HeaderSubheader"/>
        </w:pPr>
        <w:r>
          <w:t>P2 Explorer 4.0 Release Notes</w:t>
        </w:r>
      </w:p>
    </w:sdtContent>
  </w:sdt>
  <w:p w14:paraId="3CF32D76" w14:textId="77777777" w:rsidR="00F80A24" w:rsidRDefault="00F80A24" w:rsidP="007C2F09">
    <w:pPr>
      <w:pStyle w:val="HeaderSubheader"/>
    </w:pPr>
  </w:p>
  <w:p w14:paraId="1C279261" w14:textId="77777777" w:rsidR="00F80A24" w:rsidRDefault="00F80A24" w:rsidP="007C2F09">
    <w:pPr>
      <w:pStyle w:val="HeaderSub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5DE6DE" w14:textId="77777777" w:rsidR="00743F67" w:rsidRDefault="00085F05" w:rsidP="00743F67">
    <w:pPr>
      <w:pStyle w:val="HeaderSubheader"/>
    </w:pPr>
    <w:r w:rsidRPr="00085F05">
      <w:rPr>
        <w:noProof/>
      </w:rPr>
      <w:drawing>
        <wp:anchor distT="0" distB="0" distL="114300" distR="114300" simplePos="0" relativeHeight="251673600" behindDoc="0" locked="0" layoutInCell="1" allowOverlap="1" wp14:anchorId="2E5DE6ED" wp14:editId="2E5DE6EE">
          <wp:simplePos x="0" y="0"/>
          <wp:positionH relativeFrom="column">
            <wp:posOffset>-200025</wp:posOffset>
          </wp:positionH>
          <wp:positionV relativeFrom="paragraph">
            <wp:posOffset>1530350</wp:posOffset>
          </wp:positionV>
          <wp:extent cx="1295400" cy="734060"/>
          <wp:effectExtent l="0" t="0" r="0" b="8890"/>
          <wp:wrapNone/>
          <wp:docPr id="18" name="Picture 18" descr="C:\Backup\Template trials\Emma's logos\LOGO.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Backup\Template trials\Emma's logos\LOGO.wm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295400" cy="7340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85F05">
      <w:rPr>
        <w:noProof/>
      </w:rPr>
      <w:drawing>
        <wp:anchor distT="0" distB="0" distL="114300" distR="114300" simplePos="0" relativeHeight="251672576" behindDoc="0" locked="0" layoutInCell="1" allowOverlap="1" wp14:anchorId="2E5DE6EF" wp14:editId="2E5DE6F0">
          <wp:simplePos x="0" y="0"/>
          <wp:positionH relativeFrom="column">
            <wp:posOffset>2355850</wp:posOffset>
          </wp:positionH>
          <wp:positionV relativeFrom="paragraph">
            <wp:posOffset>-380465</wp:posOffset>
          </wp:positionV>
          <wp:extent cx="4533900" cy="3076575"/>
          <wp:effectExtent l="0" t="0" r="0" b="9525"/>
          <wp:wrapNone/>
          <wp:docPr id="17" name="Picture 17" descr="C:\Backup\Template trials\Sent to Pangy 1\P2 Word Template Hexagon Image-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Backup\Template trials\Sent to Pangy 1\P2 Word Template Hexagon Image-01.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4533900" cy="30765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5DE6E1" w14:textId="3E89C5C8" w:rsidR="00085F05" w:rsidRPr="004B612B" w:rsidRDefault="00085F05" w:rsidP="00001750">
    <w:pPr>
      <w:pStyle w:val="Header"/>
    </w:pPr>
    <w:r>
      <w:rPr>
        <w:b w:val="0"/>
        <w:noProof/>
      </w:rPr>
      <w:drawing>
        <wp:anchor distT="0" distB="0" distL="114300" distR="114300" simplePos="0" relativeHeight="251670528" behindDoc="0" locked="0" layoutInCell="1" allowOverlap="1" wp14:anchorId="2E5DE6F3" wp14:editId="2E5DE6F4">
          <wp:simplePos x="0" y="0"/>
          <wp:positionH relativeFrom="column">
            <wp:posOffset>-129540</wp:posOffset>
          </wp:positionH>
          <wp:positionV relativeFrom="paragraph">
            <wp:posOffset>-86360</wp:posOffset>
          </wp:positionV>
          <wp:extent cx="972000" cy="550800"/>
          <wp:effectExtent l="0" t="0" r="0" b="1905"/>
          <wp:wrapNone/>
          <wp:docPr id="7" name="Picture 7" descr="C:\Backup\Template trials\Emma's logos\LOGO.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Backup\Template trials\Emma's logos\LOGO.wm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972000" cy="550800"/>
                  </a:xfrm>
                  <a:prstGeom prst="rect">
                    <a:avLst/>
                  </a:prstGeom>
                  <a:noFill/>
                  <a:ln>
                    <a:noFill/>
                  </a:ln>
                </pic:spPr>
              </pic:pic>
            </a:graphicData>
          </a:graphic>
          <wp14:sizeRelH relativeFrom="page">
            <wp14:pctWidth>0</wp14:pctWidth>
          </wp14:sizeRelH>
          <wp14:sizeRelV relativeFrom="page">
            <wp14:pctHeight>0</wp14:pctHeight>
          </wp14:sizeRelV>
        </wp:anchor>
      </w:drawing>
    </w:r>
    <w:r w:rsidR="005F63C7" w:rsidRPr="005F63C7">
      <w:t xml:space="preserve"> </w:t>
    </w:r>
    <w:sdt>
      <w:sdtPr>
        <w:alias w:val="Product"/>
        <w:tag w:val="j7e7b800099f4ad4b7003f2a6724bc88"/>
        <w:id w:val="-888414447"/>
        <w:lock w:val="contentLocked"/>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3FD98AD9-FADC-445D-B2A9-952AEB4762AD}"/>
        <w:text w:multiLine="1"/>
      </w:sdtPr>
      <w:sdtEndPr/>
      <w:sdtContent>
        <w:r w:rsidR="00FC33CC">
          <w:t>P2 Explorer</w:t>
        </w:r>
      </w:sdtContent>
    </w:sdt>
    <w:r w:rsidR="000D6710">
      <w:t xml:space="preserve"> </w:t>
    </w:r>
    <w:sdt>
      <w:sdtPr>
        <w:alias w:val="Software Version"/>
        <w:tag w:val="Software_x0020_Version"/>
        <w:id w:val="95447645"/>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Software_x0020_Version[1]" w:storeItemID="{3FD98AD9-FADC-445D-B2A9-952AEB4762AD}"/>
        <w:text/>
      </w:sdtPr>
      <w:sdtEndPr/>
      <w:sdtContent>
        <w:r w:rsidR="00FC33CC">
          <w:t>4.0.0</w:t>
        </w:r>
      </w:sdtContent>
    </w:sdt>
  </w:p>
  <w:sdt>
    <w:sdtPr>
      <w:alias w:val="Title"/>
      <w:tag w:val=""/>
      <w:id w:val="-370620588"/>
      <w:dataBinding w:prefixMappings="xmlns:ns0='http://purl.org/dc/elements/1.1/' xmlns:ns1='http://schemas.openxmlformats.org/package/2006/metadata/core-properties' " w:xpath="/ns1:coreProperties[1]/ns0:title[1]" w:storeItemID="{6C3C8BC8-F283-45AE-878A-BAB7291924A1}"/>
      <w:text/>
    </w:sdtPr>
    <w:sdtEndPr/>
    <w:sdtContent>
      <w:p w14:paraId="2E5DE6E2" w14:textId="442BC878" w:rsidR="00085F05" w:rsidRDefault="00FC33CC" w:rsidP="00001750">
        <w:pPr>
          <w:pStyle w:val="HeaderSubheader"/>
        </w:pPr>
        <w:r>
          <w:t>P2 Explorer 4.0 Release Notes</w:t>
        </w:r>
      </w:p>
    </w:sdtContent>
  </w:sdt>
  <w:p w14:paraId="2E5DE6E3" w14:textId="77777777" w:rsidR="00085F05" w:rsidRDefault="00085F05" w:rsidP="00001750">
    <w:pPr>
      <w:pStyle w:val="HeaderSubheader"/>
    </w:pPr>
  </w:p>
  <w:p w14:paraId="2E5DE6E4" w14:textId="77777777" w:rsidR="00085F05" w:rsidRDefault="00085F05" w:rsidP="00743F67">
    <w:pPr>
      <w:pStyle w:val="HeaderSub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5DE6E5" w14:textId="77777777" w:rsidR="00A35E12" w:rsidRPr="004B612B" w:rsidRDefault="00A35E12" w:rsidP="00683115">
    <w:pPr>
      <w:pStyle w:val="Header"/>
    </w:pPr>
    <w:r>
      <w:rPr>
        <w:b w:val="0"/>
        <w:noProof/>
      </w:rPr>
      <w:drawing>
        <wp:anchor distT="0" distB="0" distL="114300" distR="114300" simplePos="0" relativeHeight="251664384" behindDoc="0" locked="0" layoutInCell="1" allowOverlap="1" wp14:anchorId="2E5DE6F5" wp14:editId="2E5DE6F6">
          <wp:simplePos x="0" y="0"/>
          <wp:positionH relativeFrom="column">
            <wp:posOffset>-129540</wp:posOffset>
          </wp:positionH>
          <wp:positionV relativeFrom="paragraph">
            <wp:posOffset>-86360</wp:posOffset>
          </wp:positionV>
          <wp:extent cx="972000" cy="550800"/>
          <wp:effectExtent l="0" t="0" r="0" b="1905"/>
          <wp:wrapNone/>
          <wp:docPr id="11" name="Picture 11" descr="C:\Backup\Template trials\Emma's logos\LOGO.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Backup\Template trials\Emma's logos\LOGO.wm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972000" cy="550800"/>
                  </a:xfrm>
                  <a:prstGeom prst="rect">
                    <a:avLst/>
                  </a:prstGeom>
                  <a:noFill/>
                  <a:ln>
                    <a:noFill/>
                  </a:ln>
                </pic:spPr>
              </pic:pic>
            </a:graphicData>
          </a:graphic>
          <wp14:sizeRelH relativeFrom="page">
            <wp14:pctWidth>0</wp14:pctWidth>
          </wp14:sizeRelH>
          <wp14:sizeRelV relativeFrom="page">
            <wp14:pctHeight>0</wp14:pctHeight>
          </wp14:sizeRelV>
        </wp:anchor>
      </w:drawing>
    </w:r>
    <w:r>
      <w:t>[Product name]</w:t>
    </w:r>
  </w:p>
  <w:sdt>
    <w:sdtPr>
      <w:alias w:val="Title"/>
      <w:tag w:val=""/>
      <w:id w:val="2110690962"/>
      <w:dataBinding w:prefixMappings="xmlns:ns0='http://purl.org/dc/elements/1.1/' xmlns:ns1='http://schemas.openxmlformats.org/package/2006/metadata/core-properties' " w:xpath="/ns1:coreProperties[1]/ns0:title[1]" w:storeItemID="{6C3C8BC8-F283-45AE-878A-BAB7291924A1}"/>
      <w:text/>
    </w:sdtPr>
    <w:sdtEndPr/>
    <w:sdtContent>
      <w:p w14:paraId="2E5DE6E6" w14:textId="3F1754F6" w:rsidR="00A35E12" w:rsidRDefault="00FC33CC" w:rsidP="00683115">
        <w:pPr>
          <w:pStyle w:val="HeaderSubheader"/>
        </w:pPr>
        <w:r>
          <w:t>P2 Explorer 4.0 Release Notes</w:t>
        </w:r>
      </w:p>
    </w:sdtContent>
  </w:sdt>
  <w:p w14:paraId="2E5DE6E7" w14:textId="77777777" w:rsidR="00A35E12" w:rsidRDefault="00A35E12" w:rsidP="00743F67">
    <w:pPr>
      <w:pStyle w:val="HeaderSubheader"/>
    </w:pPr>
  </w:p>
  <w:p w14:paraId="2E5DE6E8" w14:textId="77777777" w:rsidR="00A35E12" w:rsidRDefault="00A35E12" w:rsidP="00743F67">
    <w:pPr>
      <w:pStyle w:val="HeaderSub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ABE62138"/>
    <w:lvl w:ilvl="0">
      <w:start w:val="1"/>
      <w:numFmt w:val="decimal"/>
      <w:lvlText w:val="%1."/>
      <w:lvlJc w:val="left"/>
      <w:pPr>
        <w:tabs>
          <w:tab w:val="num" w:pos="1492"/>
        </w:tabs>
        <w:ind w:left="1492" w:hanging="360"/>
      </w:pPr>
    </w:lvl>
  </w:abstractNum>
  <w:abstractNum w:abstractNumId="1">
    <w:nsid w:val="FFFFFF7D"/>
    <w:multiLevelType w:val="singleLevel"/>
    <w:tmpl w:val="FC60A626"/>
    <w:lvl w:ilvl="0">
      <w:start w:val="1"/>
      <w:numFmt w:val="decimal"/>
      <w:lvlText w:val="%1."/>
      <w:lvlJc w:val="left"/>
      <w:pPr>
        <w:tabs>
          <w:tab w:val="num" w:pos="1209"/>
        </w:tabs>
        <w:ind w:left="1209" w:hanging="360"/>
      </w:pPr>
    </w:lvl>
  </w:abstractNum>
  <w:abstractNum w:abstractNumId="2">
    <w:nsid w:val="FFFFFF7E"/>
    <w:multiLevelType w:val="singleLevel"/>
    <w:tmpl w:val="0442B980"/>
    <w:lvl w:ilvl="0">
      <w:start w:val="1"/>
      <w:numFmt w:val="decimal"/>
      <w:lvlText w:val="%1."/>
      <w:lvlJc w:val="left"/>
      <w:pPr>
        <w:tabs>
          <w:tab w:val="num" w:pos="926"/>
        </w:tabs>
        <w:ind w:left="926" w:hanging="360"/>
      </w:pPr>
    </w:lvl>
  </w:abstractNum>
  <w:abstractNum w:abstractNumId="3">
    <w:nsid w:val="FFFFFF7F"/>
    <w:multiLevelType w:val="singleLevel"/>
    <w:tmpl w:val="500C4366"/>
    <w:lvl w:ilvl="0">
      <w:start w:val="1"/>
      <w:numFmt w:val="decimal"/>
      <w:lvlText w:val="%1."/>
      <w:lvlJc w:val="left"/>
      <w:pPr>
        <w:tabs>
          <w:tab w:val="num" w:pos="643"/>
        </w:tabs>
        <w:ind w:left="643" w:hanging="360"/>
      </w:pPr>
    </w:lvl>
  </w:abstractNum>
  <w:abstractNum w:abstractNumId="4">
    <w:nsid w:val="FFFFFF80"/>
    <w:multiLevelType w:val="singleLevel"/>
    <w:tmpl w:val="8AF0AB4E"/>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2D661888"/>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D8B2CA94"/>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8D08F3DC"/>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1F4620D0"/>
    <w:lvl w:ilvl="0">
      <w:start w:val="1"/>
      <w:numFmt w:val="decimal"/>
      <w:lvlText w:val="%1."/>
      <w:lvlJc w:val="left"/>
      <w:pPr>
        <w:tabs>
          <w:tab w:val="num" w:pos="360"/>
        </w:tabs>
        <w:ind w:left="360" w:hanging="360"/>
      </w:pPr>
    </w:lvl>
  </w:abstractNum>
  <w:abstractNum w:abstractNumId="9">
    <w:nsid w:val="FFFFFF89"/>
    <w:multiLevelType w:val="singleLevel"/>
    <w:tmpl w:val="73FC03AE"/>
    <w:lvl w:ilvl="0">
      <w:start w:val="1"/>
      <w:numFmt w:val="bullet"/>
      <w:lvlText w:val=""/>
      <w:lvlJc w:val="left"/>
      <w:pPr>
        <w:tabs>
          <w:tab w:val="num" w:pos="360"/>
        </w:tabs>
        <w:ind w:left="360" w:hanging="360"/>
      </w:pPr>
      <w:rPr>
        <w:rFonts w:ascii="Symbol" w:hAnsi="Symbol" w:hint="default"/>
      </w:rPr>
    </w:lvl>
  </w:abstractNum>
  <w:abstractNum w:abstractNumId="10">
    <w:nsid w:val="03626D3E"/>
    <w:multiLevelType w:val="multilevel"/>
    <w:tmpl w:val="2B5CAE9C"/>
    <w:styleLink w:val="ListNumbers"/>
    <w:lvl w:ilvl="0">
      <w:start w:val="1"/>
      <w:numFmt w:val="decimal"/>
      <w:pStyle w:val="ListNumber"/>
      <w:lvlText w:val="%1."/>
      <w:lvlJc w:val="left"/>
      <w:pPr>
        <w:ind w:left="567" w:hanging="567"/>
      </w:pPr>
      <w:rPr>
        <w:rFonts w:hint="default"/>
      </w:rPr>
    </w:lvl>
    <w:lvl w:ilvl="1">
      <w:start w:val="1"/>
      <w:numFmt w:val="lowerLetter"/>
      <w:pStyle w:val="ListNumber2"/>
      <w:lvlText w:val="%2."/>
      <w:lvlJc w:val="left"/>
      <w:pPr>
        <w:ind w:left="1134" w:hanging="567"/>
      </w:pPr>
      <w:rPr>
        <w:rFonts w:hint="default"/>
      </w:rPr>
    </w:lvl>
    <w:lvl w:ilvl="2">
      <w:start w:val="1"/>
      <w:numFmt w:val="lowerRoman"/>
      <w:pStyle w:val="ListNumber3"/>
      <w:lvlText w:val="%3."/>
      <w:lvlJc w:val="left"/>
      <w:pPr>
        <w:ind w:left="1701" w:hanging="567"/>
      </w:pPr>
      <w:rPr>
        <w:rFonts w:hint="default"/>
      </w:rPr>
    </w:lvl>
    <w:lvl w:ilvl="3">
      <w:start w:val="1"/>
      <w:numFmt w:val="lowerLetter"/>
      <w:pStyle w:val="ListNumber4"/>
      <w:lvlText w:val="%4)"/>
      <w:lvlJc w:val="left"/>
      <w:pPr>
        <w:ind w:left="2268" w:hanging="567"/>
      </w:pPr>
      <w:rPr>
        <w:rFonts w:hint="default"/>
      </w:rPr>
    </w:lvl>
    <w:lvl w:ilvl="4">
      <w:start w:val="1"/>
      <w:numFmt w:val="lowerRoman"/>
      <w:pStyle w:val="ListNumber5"/>
      <w:lvlText w:val="%5)"/>
      <w:lvlJc w:val="left"/>
      <w:pPr>
        <w:ind w:left="2835" w:hanging="567"/>
      </w:pPr>
      <w:rPr>
        <w:rFonts w:hint="default"/>
      </w:rPr>
    </w:lvl>
    <w:lvl w:ilvl="5">
      <w:start w:val="1"/>
      <w:numFmt w:val="none"/>
      <w:lvlText w:val=""/>
      <w:lvlJc w:val="left"/>
      <w:pPr>
        <w:ind w:left="3402" w:hanging="567"/>
      </w:pPr>
      <w:rPr>
        <w:rFonts w:hint="default"/>
      </w:rPr>
    </w:lvl>
    <w:lvl w:ilvl="6">
      <w:start w:val="1"/>
      <w:numFmt w:val="none"/>
      <w:lvlText w:val=""/>
      <w:lvlJc w:val="left"/>
      <w:pPr>
        <w:ind w:left="3969" w:hanging="567"/>
      </w:pPr>
      <w:rPr>
        <w:rFonts w:hint="default"/>
      </w:rPr>
    </w:lvl>
    <w:lvl w:ilvl="7">
      <w:start w:val="1"/>
      <w:numFmt w:val="none"/>
      <w:lvlText w:val=""/>
      <w:lvlJc w:val="left"/>
      <w:pPr>
        <w:ind w:left="4536" w:hanging="567"/>
      </w:pPr>
      <w:rPr>
        <w:rFonts w:hint="default"/>
      </w:rPr>
    </w:lvl>
    <w:lvl w:ilvl="8">
      <w:start w:val="1"/>
      <w:numFmt w:val="none"/>
      <w:lvlText w:val=""/>
      <w:lvlJc w:val="left"/>
      <w:pPr>
        <w:ind w:left="5103" w:hanging="567"/>
      </w:pPr>
      <w:rPr>
        <w:rFonts w:hint="default"/>
      </w:rPr>
    </w:lvl>
  </w:abstractNum>
  <w:abstractNum w:abstractNumId="11">
    <w:nsid w:val="09855507"/>
    <w:multiLevelType w:val="multilevel"/>
    <w:tmpl w:val="B80E98DA"/>
    <w:styleLink w:val="TableNumbers"/>
    <w:lvl w:ilvl="0">
      <w:start w:val="1"/>
      <w:numFmt w:val="decimal"/>
      <w:pStyle w:val="TableNumber"/>
      <w:lvlText w:val="%1."/>
      <w:lvlJc w:val="left"/>
      <w:pPr>
        <w:ind w:left="284" w:hanging="284"/>
      </w:pPr>
      <w:rPr>
        <w:rFonts w:hint="default"/>
      </w:rPr>
    </w:lvl>
    <w:lvl w:ilvl="1">
      <w:start w:val="1"/>
      <w:numFmt w:val="lowerLetter"/>
      <w:pStyle w:val="TableNumber2"/>
      <w:lvlText w:val="%2."/>
      <w:lvlJc w:val="left"/>
      <w:pPr>
        <w:ind w:left="568" w:hanging="284"/>
      </w:pPr>
      <w:rPr>
        <w:rFonts w:hint="default"/>
      </w:rPr>
    </w:lvl>
    <w:lvl w:ilvl="2">
      <w:start w:val="1"/>
      <w:numFmt w:val="lowerRoman"/>
      <w:pStyle w:val="TableNumber3"/>
      <w:lvlText w:val="%3."/>
      <w:lvlJc w:val="left"/>
      <w:pPr>
        <w:ind w:left="852" w:hanging="284"/>
      </w:pPr>
      <w:rPr>
        <w:rFonts w:hint="default"/>
      </w:rPr>
    </w:lvl>
    <w:lvl w:ilvl="3">
      <w:start w:val="1"/>
      <w:numFmt w:val="none"/>
      <w:lvlText w:val=""/>
      <w:lvlJc w:val="left"/>
      <w:pPr>
        <w:ind w:left="1136" w:hanging="284"/>
      </w:pPr>
      <w:rPr>
        <w:rFonts w:hint="default"/>
      </w:rPr>
    </w:lvl>
    <w:lvl w:ilvl="4">
      <w:start w:val="1"/>
      <w:numFmt w:val="none"/>
      <w:lvlText w:val=""/>
      <w:lvlJc w:val="left"/>
      <w:pPr>
        <w:ind w:left="1420" w:hanging="284"/>
      </w:pPr>
      <w:rPr>
        <w:rFonts w:hint="default"/>
      </w:rPr>
    </w:lvl>
    <w:lvl w:ilvl="5">
      <w:start w:val="1"/>
      <w:numFmt w:val="none"/>
      <w:lvlText w:val=""/>
      <w:lvlJc w:val="left"/>
      <w:pPr>
        <w:ind w:left="1704" w:hanging="284"/>
      </w:pPr>
      <w:rPr>
        <w:rFonts w:hint="default"/>
      </w:rPr>
    </w:lvl>
    <w:lvl w:ilvl="6">
      <w:start w:val="1"/>
      <w:numFmt w:val="none"/>
      <w:lvlText w:val=""/>
      <w:lvlJc w:val="left"/>
      <w:pPr>
        <w:ind w:left="1988" w:hanging="284"/>
      </w:pPr>
      <w:rPr>
        <w:rFonts w:hint="default"/>
      </w:rPr>
    </w:lvl>
    <w:lvl w:ilvl="7">
      <w:start w:val="1"/>
      <w:numFmt w:val="none"/>
      <w:lvlText w:val=""/>
      <w:lvlJc w:val="left"/>
      <w:pPr>
        <w:ind w:left="2272" w:hanging="284"/>
      </w:pPr>
      <w:rPr>
        <w:rFonts w:hint="default"/>
      </w:rPr>
    </w:lvl>
    <w:lvl w:ilvl="8">
      <w:start w:val="1"/>
      <w:numFmt w:val="none"/>
      <w:lvlText w:val=""/>
      <w:lvlJc w:val="left"/>
      <w:pPr>
        <w:ind w:left="2556" w:hanging="284"/>
      </w:pPr>
      <w:rPr>
        <w:rFonts w:hint="default"/>
      </w:rPr>
    </w:lvl>
  </w:abstractNum>
  <w:abstractNum w:abstractNumId="12">
    <w:nsid w:val="0CB82987"/>
    <w:multiLevelType w:val="multilevel"/>
    <w:tmpl w:val="81D09618"/>
    <w:styleLink w:val="ChecklistsCross"/>
    <w:lvl w:ilvl="0">
      <w:start w:val="1"/>
      <w:numFmt w:val="bullet"/>
      <w:pStyle w:val="ChecklistCross"/>
      <w:lvlText w:val=""/>
      <w:lvlJc w:val="left"/>
      <w:pPr>
        <w:ind w:left="567" w:hanging="567"/>
      </w:pPr>
      <w:rPr>
        <w:rFonts w:ascii="Wingdings 2" w:hAnsi="Wingdings 2" w:hint="default"/>
      </w:rPr>
    </w:lvl>
    <w:lvl w:ilvl="1">
      <w:start w:val="1"/>
      <w:numFmt w:val="bullet"/>
      <w:lvlText w:val=""/>
      <w:lvlJc w:val="left"/>
      <w:pPr>
        <w:ind w:left="1134" w:hanging="567"/>
      </w:pPr>
      <w:rPr>
        <w:rFonts w:ascii="Wingdings 2" w:hAnsi="Wingdings 2" w:hint="default"/>
      </w:rPr>
    </w:lvl>
    <w:lvl w:ilvl="2">
      <w:start w:val="1"/>
      <w:numFmt w:val="bullet"/>
      <w:lvlText w:val=""/>
      <w:lvlJc w:val="left"/>
      <w:pPr>
        <w:ind w:left="1701" w:hanging="567"/>
      </w:pPr>
      <w:rPr>
        <w:rFonts w:ascii="Wingdings 2" w:hAnsi="Wingdings 2" w:hint="default"/>
      </w:rPr>
    </w:lvl>
    <w:lvl w:ilvl="3">
      <w:start w:val="1"/>
      <w:numFmt w:val="bullet"/>
      <w:lvlText w:val=""/>
      <w:lvlJc w:val="left"/>
      <w:pPr>
        <w:ind w:left="2268" w:hanging="567"/>
      </w:pPr>
      <w:rPr>
        <w:rFonts w:ascii="Wingdings 2" w:hAnsi="Wingdings 2" w:hint="default"/>
      </w:rPr>
    </w:lvl>
    <w:lvl w:ilvl="4">
      <w:start w:val="1"/>
      <w:numFmt w:val="bullet"/>
      <w:lvlText w:val=""/>
      <w:lvlJc w:val="left"/>
      <w:pPr>
        <w:ind w:left="2835" w:hanging="567"/>
      </w:pPr>
      <w:rPr>
        <w:rFonts w:ascii="Wingdings 2" w:hAnsi="Wingdings 2" w:hint="default"/>
      </w:rPr>
    </w:lvl>
    <w:lvl w:ilvl="5">
      <w:start w:val="1"/>
      <w:numFmt w:val="bullet"/>
      <w:lvlText w:val=""/>
      <w:lvlJc w:val="left"/>
      <w:pPr>
        <w:ind w:left="3402" w:hanging="567"/>
      </w:pPr>
      <w:rPr>
        <w:rFonts w:ascii="Wingdings 2" w:hAnsi="Wingdings 2" w:hint="default"/>
      </w:rPr>
    </w:lvl>
    <w:lvl w:ilvl="6">
      <w:start w:val="1"/>
      <w:numFmt w:val="bullet"/>
      <w:lvlText w:val=""/>
      <w:lvlJc w:val="left"/>
      <w:pPr>
        <w:ind w:left="3969" w:hanging="567"/>
      </w:pPr>
      <w:rPr>
        <w:rFonts w:ascii="Wingdings 2" w:hAnsi="Wingdings 2" w:hint="default"/>
      </w:rPr>
    </w:lvl>
    <w:lvl w:ilvl="7">
      <w:start w:val="1"/>
      <w:numFmt w:val="bullet"/>
      <w:lvlText w:val=""/>
      <w:lvlJc w:val="left"/>
      <w:pPr>
        <w:ind w:left="4536" w:hanging="567"/>
      </w:pPr>
      <w:rPr>
        <w:rFonts w:ascii="Wingdings 2" w:hAnsi="Wingdings 2" w:hint="default"/>
      </w:rPr>
    </w:lvl>
    <w:lvl w:ilvl="8">
      <w:start w:val="1"/>
      <w:numFmt w:val="bullet"/>
      <w:lvlText w:val=""/>
      <w:lvlJc w:val="left"/>
      <w:pPr>
        <w:ind w:left="5103" w:hanging="567"/>
      </w:pPr>
      <w:rPr>
        <w:rFonts w:ascii="Wingdings 2" w:hAnsi="Wingdings 2" w:hint="default"/>
      </w:rPr>
    </w:lvl>
  </w:abstractNum>
  <w:abstractNum w:abstractNumId="13">
    <w:nsid w:val="0F91738C"/>
    <w:multiLevelType w:val="multilevel"/>
    <w:tmpl w:val="1DB4F2B4"/>
    <w:styleLink w:val="StepNumbers"/>
    <w:lvl w:ilvl="0">
      <w:start w:val="1"/>
      <w:numFmt w:val="decimal"/>
      <w:pStyle w:val="StepNumber"/>
      <w:lvlText w:val="Step %1."/>
      <w:lvlJc w:val="left"/>
      <w:pPr>
        <w:ind w:left="1134" w:hanging="1134"/>
      </w:pPr>
      <w:rPr>
        <w:rFonts w:hint="default"/>
        <w:b/>
        <w:i w:val="0"/>
      </w:rPr>
    </w:lvl>
    <w:lvl w:ilvl="1">
      <w:start w:val="1"/>
      <w:numFmt w:val="decimal"/>
      <w:lvlText w:val="%1.%2"/>
      <w:lvlJc w:val="left"/>
      <w:pPr>
        <w:ind w:left="1701" w:hanging="567"/>
      </w:pPr>
      <w:rPr>
        <w:rFonts w:hint="default"/>
      </w:rPr>
    </w:lvl>
    <w:lvl w:ilvl="2">
      <w:start w:val="1"/>
      <w:numFmt w:val="decimal"/>
      <w:lvlText w:val="%1.%2.%3"/>
      <w:lvlJc w:val="left"/>
      <w:pPr>
        <w:ind w:left="2268" w:hanging="567"/>
      </w:pPr>
      <w:rPr>
        <w:rFonts w:hint="default"/>
      </w:rPr>
    </w:lvl>
    <w:lvl w:ilvl="3">
      <w:start w:val="1"/>
      <w:numFmt w:val="lowerRoman"/>
      <w:lvlText w:val="%4."/>
      <w:lvlJc w:val="left"/>
      <w:pPr>
        <w:ind w:left="2835" w:hanging="567"/>
      </w:pPr>
      <w:rPr>
        <w:rFonts w:hint="default"/>
      </w:rPr>
    </w:lvl>
    <w:lvl w:ilvl="4">
      <w:start w:val="1"/>
      <w:numFmt w:val="lowerLetter"/>
      <w:lvlText w:val="%5."/>
      <w:lvlJc w:val="left"/>
      <w:pPr>
        <w:ind w:left="3402" w:hanging="567"/>
      </w:pPr>
      <w:rPr>
        <w:rFonts w:hint="default"/>
      </w:rPr>
    </w:lvl>
    <w:lvl w:ilvl="5">
      <w:start w:val="1"/>
      <w:numFmt w:val="lowerRoman"/>
      <w:lvlText w:val="%6."/>
      <w:lvlJc w:val="left"/>
      <w:pPr>
        <w:ind w:left="3969" w:hanging="567"/>
      </w:pPr>
      <w:rPr>
        <w:rFonts w:hint="default"/>
      </w:rPr>
    </w:lvl>
    <w:lvl w:ilvl="6">
      <w:start w:val="1"/>
      <w:numFmt w:val="lowerLetter"/>
      <w:lvlText w:val="%7."/>
      <w:lvlJc w:val="left"/>
      <w:pPr>
        <w:ind w:left="4536" w:hanging="567"/>
      </w:pPr>
      <w:rPr>
        <w:rFonts w:hint="default"/>
      </w:rPr>
    </w:lvl>
    <w:lvl w:ilvl="7">
      <w:start w:val="1"/>
      <w:numFmt w:val="lowerRoman"/>
      <w:lvlText w:val="%8."/>
      <w:lvlJc w:val="left"/>
      <w:pPr>
        <w:ind w:left="5103" w:hanging="567"/>
      </w:pPr>
      <w:rPr>
        <w:rFonts w:hint="default"/>
      </w:rPr>
    </w:lvl>
    <w:lvl w:ilvl="8">
      <w:start w:val="1"/>
      <w:numFmt w:val="lowerLetter"/>
      <w:lvlText w:val="%9."/>
      <w:lvlJc w:val="left"/>
      <w:pPr>
        <w:ind w:left="5670" w:hanging="567"/>
      </w:pPr>
      <w:rPr>
        <w:rFonts w:hint="default"/>
      </w:rPr>
    </w:lvl>
  </w:abstractNum>
  <w:abstractNum w:abstractNumId="14">
    <w:nsid w:val="11D13EE8"/>
    <w:multiLevelType w:val="hybridMultilevel"/>
    <w:tmpl w:val="81B45430"/>
    <w:lvl w:ilvl="0" w:tplc="473C5AAE">
      <w:start w:val="1"/>
      <w:numFmt w:val="bullet"/>
      <w:lvlText w:val=""/>
      <w:lvlJc w:val="left"/>
      <w:pPr>
        <w:ind w:left="720" w:hanging="360"/>
      </w:pPr>
      <w:rPr>
        <w:rFonts w:ascii="Wingdings 2" w:hAnsi="Wingdings 2"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nsid w:val="19214F20"/>
    <w:multiLevelType w:val="hybridMultilevel"/>
    <w:tmpl w:val="B378A40C"/>
    <w:lvl w:ilvl="0" w:tplc="CF8A6E6E">
      <w:start w:val="1"/>
      <w:numFmt w:val="decimal"/>
      <w:lvlText w:val="Step %1."/>
      <w:lvlJc w:val="left"/>
      <w:pPr>
        <w:ind w:left="720" w:hanging="360"/>
      </w:pPr>
      <w:rPr>
        <w:rFonts w:hint="default"/>
        <w:b/>
        <w:i w:val="0"/>
        <w:color w:val="0073CF"/>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6">
    <w:nsid w:val="19C014D8"/>
    <w:multiLevelType w:val="hybridMultilevel"/>
    <w:tmpl w:val="16820124"/>
    <w:lvl w:ilvl="0" w:tplc="360A64AA">
      <w:start w:val="1"/>
      <w:numFmt w:val="bullet"/>
      <w:lvlText w:val=""/>
      <w:lvlJc w:val="left"/>
      <w:pPr>
        <w:ind w:left="720" w:hanging="360"/>
      </w:pPr>
      <w:rPr>
        <w:rFonts w:ascii="Wingdings 2" w:hAnsi="Wingdings 2"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nsid w:val="2D46249A"/>
    <w:multiLevelType w:val="multilevel"/>
    <w:tmpl w:val="80D4CFA4"/>
    <w:styleLink w:val="ChecklistsTick"/>
    <w:lvl w:ilvl="0">
      <w:start w:val="1"/>
      <w:numFmt w:val="bullet"/>
      <w:pStyle w:val="ChecklistTick"/>
      <w:lvlText w:val=""/>
      <w:lvlJc w:val="left"/>
      <w:pPr>
        <w:ind w:left="567" w:hanging="567"/>
      </w:pPr>
      <w:rPr>
        <w:rFonts w:ascii="Wingdings 2" w:hAnsi="Wingdings 2" w:hint="default"/>
      </w:rPr>
    </w:lvl>
    <w:lvl w:ilvl="1">
      <w:start w:val="1"/>
      <w:numFmt w:val="bullet"/>
      <w:lvlText w:val=""/>
      <w:lvlJc w:val="left"/>
      <w:pPr>
        <w:ind w:left="1134" w:hanging="567"/>
      </w:pPr>
      <w:rPr>
        <w:rFonts w:ascii="Wingdings 2" w:hAnsi="Wingdings 2" w:hint="default"/>
      </w:rPr>
    </w:lvl>
    <w:lvl w:ilvl="2">
      <w:start w:val="1"/>
      <w:numFmt w:val="bullet"/>
      <w:lvlText w:val=""/>
      <w:lvlJc w:val="left"/>
      <w:pPr>
        <w:ind w:left="1701" w:hanging="567"/>
      </w:pPr>
      <w:rPr>
        <w:rFonts w:ascii="Wingdings 2" w:hAnsi="Wingdings 2" w:hint="default"/>
      </w:rPr>
    </w:lvl>
    <w:lvl w:ilvl="3">
      <w:start w:val="1"/>
      <w:numFmt w:val="bullet"/>
      <w:lvlText w:val=""/>
      <w:lvlJc w:val="left"/>
      <w:pPr>
        <w:ind w:left="2268" w:hanging="567"/>
      </w:pPr>
      <w:rPr>
        <w:rFonts w:ascii="Wingdings 2" w:hAnsi="Wingdings 2" w:hint="default"/>
      </w:rPr>
    </w:lvl>
    <w:lvl w:ilvl="4">
      <w:start w:val="1"/>
      <w:numFmt w:val="bullet"/>
      <w:lvlText w:val=""/>
      <w:lvlJc w:val="left"/>
      <w:pPr>
        <w:ind w:left="2835" w:hanging="567"/>
      </w:pPr>
      <w:rPr>
        <w:rFonts w:ascii="Wingdings 2" w:hAnsi="Wingdings 2" w:hint="default"/>
      </w:rPr>
    </w:lvl>
    <w:lvl w:ilvl="5">
      <w:start w:val="1"/>
      <w:numFmt w:val="bullet"/>
      <w:lvlText w:val=""/>
      <w:lvlJc w:val="left"/>
      <w:pPr>
        <w:ind w:left="3402" w:hanging="567"/>
      </w:pPr>
      <w:rPr>
        <w:rFonts w:ascii="Wingdings 2" w:hAnsi="Wingdings 2" w:hint="default"/>
      </w:rPr>
    </w:lvl>
    <w:lvl w:ilvl="6">
      <w:start w:val="1"/>
      <w:numFmt w:val="bullet"/>
      <w:lvlText w:val=""/>
      <w:lvlJc w:val="left"/>
      <w:pPr>
        <w:ind w:left="3969" w:hanging="567"/>
      </w:pPr>
      <w:rPr>
        <w:rFonts w:ascii="Wingdings 2" w:hAnsi="Wingdings 2" w:hint="default"/>
      </w:rPr>
    </w:lvl>
    <w:lvl w:ilvl="7">
      <w:start w:val="1"/>
      <w:numFmt w:val="bullet"/>
      <w:lvlText w:val=""/>
      <w:lvlJc w:val="left"/>
      <w:pPr>
        <w:ind w:left="4536" w:hanging="567"/>
      </w:pPr>
      <w:rPr>
        <w:rFonts w:ascii="Wingdings 2" w:hAnsi="Wingdings 2" w:hint="default"/>
      </w:rPr>
    </w:lvl>
    <w:lvl w:ilvl="8">
      <w:start w:val="1"/>
      <w:numFmt w:val="bullet"/>
      <w:lvlText w:val=""/>
      <w:lvlJc w:val="left"/>
      <w:pPr>
        <w:ind w:left="5103" w:hanging="567"/>
      </w:pPr>
      <w:rPr>
        <w:rFonts w:ascii="Wingdings 2" w:hAnsi="Wingdings 2" w:hint="default"/>
      </w:rPr>
    </w:lvl>
  </w:abstractNum>
  <w:abstractNum w:abstractNumId="18">
    <w:nsid w:val="3D0E1430"/>
    <w:multiLevelType w:val="multilevel"/>
    <w:tmpl w:val="6C86C194"/>
    <w:styleLink w:val="TableBullets"/>
    <w:lvl w:ilvl="0">
      <w:start w:val="1"/>
      <w:numFmt w:val="bullet"/>
      <w:pStyle w:val="TableBullet"/>
      <w:lvlText w:val=""/>
      <w:lvlJc w:val="left"/>
      <w:pPr>
        <w:ind w:left="284" w:hanging="284"/>
      </w:pPr>
      <w:rPr>
        <w:rFonts w:ascii="Symbol" w:hAnsi="Symbol" w:hint="default"/>
      </w:rPr>
    </w:lvl>
    <w:lvl w:ilvl="1">
      <w:start w:val="1"/>
      <w:numFmt w:val="bullet"/>
      <w:pStyle w:val="TableBullet2"/>
      <w:lvlText w:val=""/>
      <w:lvlJc w:val="left"/>
      <w:pPr>
        <w:ind w:left="568" w:hanging="284"/>
      </w:pPr>
      <w:rPr>
        <w:rFonts w:ascii="Symbol" w:hAnsi="Symbol" w:hint="default"/>
      </w:rPr>
    </w:lvl>
    <w:lvl w:ilvl="2">
      <w:start w:val="1"/>
      <w:numFmt w:val="bullet"/>
      <w:pStyle w:val="TableBullet3"/>
      <w:lvlText w:val=""/>
      <w:lvlJc w:val="left"/>
      <w:pPr>
        <w:ind w:left="852" w:hanging="284"/>
      </w:pPr>
      <w:rPr>
        <w:rFonts w:ascii="Symbol" w:hAnsi="Symbol" w:hint="default"/>
      </w:rPr>
    </w:lvl>
    <w:lvl w:ilvl="3">
      <w:start w:val="1"/>
      <w:numFmt w:val="bullet"/>
      <w:lvlText w:val=""/>
      <w:lvlJc w:val="left"/>
      <w:pPr>
        <w:ind w:left="1136" w:hanging="284"/>
      </w:pPr>
      <w:rPr>
        <w:rFonts w:ascii="Symbol" w:hAnsi="Symbol" w:hint="default"/>
      </w:rPr>
    </w:lvl>
    <w:lvl w:ilvl="4">
      <w:start w:val="1"/>
      <w:numFmt w:val="bullet"/>
      <w:lvlText w:val=""/>
      <w:lvlJc w:val="left"/>
      <w:pPr>
        <w:ind w:left="1420" w:hanging="284"/>
      </w:pPr>
      <w:rPr>
        <w:rFonts w:ascii="Symbol" w:hAnsi="Symbol" w:hint="default"/>
      </w:rPr>
    </w:lvl>
    <w:lvl w:ilvl="5">
      <w:start w:val="1"/>
      <w:numFmt w:val="bullet"/>
      <w:lvlText w:val=""/>
      <w:lvlJc w:val="left"/>
      <w:pPr>
        <w:ind w:left="1701" w:hanging="281"/>
      </w:pPr>
      <w:rPr>
        <w:rFonts w:ascii="Symbol" w:hAnsi="Symbol" w:hint="default"/>
      </w:rPr>
    </w:lvl>
    <w:lvl w:ilvl="6">
      <w:start w:val="1"/>
      <w:numFmt w:val="bullet"/>
      <w:lvlText w:val=""/>
      <w:lvlJc w:val="left"/>
      <w:pPr>
        <w:ind w:left="1985" w:hanging="284"/>
      </w:pPr>
      <w:rPr>
        <w:rFonts w:ascii="Symbol" w:hAnsi="Symbol" w:hint="default"/>
      </w:rPr>
    </w:lvl>
    <w:lvl w:ilvl="7">
      <w:start w:val="1"/>
      <w:numFmt w:val="bullet"/>
      <w:lvlText w:val=""/>
      <w:lvlJc w:val="left"/>
      <w:pPr>
        <w:ind w:left="2268" w:hanging="283"/>
      </w:pPr>
      <w:rPr>
        <w:rFonts w:ascii="Symbol" w:hAnsi="Symbol" w:hint="default"/>
      </w:rPr>
    </w:lvl>
    <w:lvl w:ilvl="8">
      <w:start w:val="1"/>
      <w:numFmt w:val="bullet"/>
      <w:lvlText w:val=""/>
      <w:lvlJc w:val="left"/>
      <w:pPr>
        <w:ind w:left="2552" w:hanging="284"/>
      </w:pPr>
      <w:rPr>
        <w:rFonts w:ascii="Symbol" w:hAnsi="Symbol" w:hint="default"/>
      </w:rPr>
    </w:lvl>
  </w:abstractNum>
  <w:abstractNum w:abstractNumId="19">
    <w:nsid w:val="3D745398"/>
    <w:multiLevelType w:val="multilevel"/>
    <w:tmpl w:val="6D46B372"/>
    <w:styleLink w:val="Headings"/>
    <w:lvl w:ilvl="0">
      <w:start w:val="1"/>
      <w:numFmt w:val="decimal"/>
      <w:pStyle w:val="Heading1"/>
      <w:lvlText w:val="%1."/>
      <w:lvlJc w:val="left"/>
      <w:pPr>
        <w:ind w:left="567" w:hanging="567"/>
      </w:pPr>
      <w:rPr>
        <w:rFonts w:hint="default"/>
      </w:rPr>
    </w:lvl>
    <w:lvl w:ilvl="1">
      <w:start w:val="1"/>
      <w:numFmt w:val="decimal"/>
      <w:pStyle w:val="Heading2"/>
      <w:lvlText w:val="%1.%2"/>
      <w:lvlJc w:val="left"/>
      <w:pPr>
        <w:ind w:left="567" w:hanging="567"/>
      </w:pPr>
      <w:rPr>
        <w:rFonts w:hint="default"/>
      </w:rPr>
    </w:lvl>
    <w:lvl w:ilvl="2">
      <w:start w:val="1"/>
      <w:numFmt w:val="decimal"/>
      <w:pStyle w:val="Heading3"/>
      <w:lvlText w:val="%1.%2.%3"/>
      <w:lvlJc w:val="left"/>
      <w:pPr>
        <w:ind w:left="567" w:hanging="567"/>
      </w:pPr>
      <w:rPr>
        <w:rFonts w:hint="default"/>
      </w:rPr>
    </w:lvl>
    <w:lvl w:ilvl="3">
      <w:start w:val="1"/>
      <w:numFmt w:val="decimal"/>
      <w:pStyle w:val="Heading4"/>
      <w:lvlText w:val="%1.%2.%3.%4"/>
      <w:lvlJc w:val="left"/>
      <w:pPr>
        <w:ind w:left="567" w:hanging="567"/>
      </w:pPr>
      <w:rPr>
        <w:rFonts w:hint="default"/>
      </w:rPr>
    </w:lvl>
    <w:lvl w:ilvl="4">
      <w:start w:val="1"/>
      <w:numFmt w:val="decimal"/>
      <w:pStyle w:val="Heading5"/>
      <w:lvlText w:val="%1.%2.%3.%4.%5"/>
      <w:lvlJc w:val="left"/>
      <w:pPr>
        <w:ind w:left="567" w:hanging="567"/>
      </w:pPr>
      <w:rPr>
        <w:rFonts w:hint="default"/>
      </w:rPr>
    </w:lvl>
    <w:lvl w:ilvl="5">
      <w:start w:val="1"/>
      <w:numFmt w:val="decimal"/>
      <w:pStyle w:val="Heading6"/>
      <w:lvlText w:val="%1.%2.%3.%4.%5.%6"/>
      <w:lvlJc w:val="left"/>
      <w:pPr>
        <w:ind w:left="567" w:hanging="567"/>
      </w:pPr>
      <w:rPr>
        <w:rFonts w:hint="default"/>
      </w:rPr>
    </w:lvl>
    <w:lvl w:ilvl="6">
      <w:start w:val="1"/>
      <w:numFmt w:val="decimal"/>
      <w:pStyle w:val="Heading7"/>
      <w:lvlText w:val="%1.%2.%3.%4.%5.%6.%7"/>
      <w:lvlJc w:val="left"/>
      <w:pPr>
        <w:ind w:left="567" w:hanging="567"/>
      </w:pPr>
      <w:rPr>
        <w:rFonts w:hint="default"/>
      </w:rPr>
    </w:lvl>
    <w:lvl w:ilvl="7">
      <w:start w:val="1"/>
      <w:numFmt w:val="decimal"/>
      <w:pStyle w:val="Heading8"/>
      <w:lvlText w:val="%1.%2.%3.%4.%5.%6.%7.%8"/>
      <w:lvlJc w:val="left"/>
      <w:pPr>
        <w:ind w:left="567" w:hanging="567"/>
      </w:pPr>
      <w:rPr>
        <w:rFonts w:hint="default"/>
      </w:rPr>
    </w:lvl>
    <w:lvl w:ilvl="8">
      <w:start w:val="1"/>
      <w:numFmt w:val="decimal"/>
      <w:pStyle w:val="Heading9"/>
      <w:lvlText w:val="%1.%2.%3.%4.%5.%6.%7.%8.%9"/>
      <w:lvlJc w:val="left"/>
      <w:pPr>
        <w:ind w:left="567" w:hanging="567"/>
      </w:pPr>
      <w:rPr>
        <w:rFonts w:hint="default"/>
      </w:rPr>
    </w:lvl>
  </w:abstractNum>
  <w:abstractNum w:abstractNumId="20">
    <w:nsid w:val="3FAD002C"/>
    <w:multiLevelType w:val="multilevel"/>
    <w:tmpl w:val="D9FC1854"/>
    <w:lvl w:ilvl="0">
      <w:start w:val="1"/>
      <w:numFmt w:val="bullet"/>
      <w:lvlText w:val=""/>
      <w:lvlJc w:val="left"/>
      <w:pPr>
        <w:ind w:left="720" w:hanging="360"/>
      </w:pPr>
      <w:rPr>
        <w:rFonts w:ascii="Wingdings 2" w:hAnsi="Wingdings 2"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1">
    <w:nsid w:val="4126211A"/>
    <w:multiLevelType w:val="multilevel"/>
    <w:tmpl w:val="81D09618"/>
    <w:numStyleLink w:val="ChecklistsCross"/>
  </w:abstractNum>
  <w:abstractNum w:abstractNumId="22">
    <w:nsid w:val="456F74A0"/>
    <w:multiLevelType w:val="hybridMultilevel"/>
    <w:tmpl w:val="BE5C8AA0"/>
    <w:lvl w:ilvl="0" w:tplc="E0A49B6E">
      <w:start w:val="1"/>
      <w:numFmt w:val="bullet"/>
      <w:lvlText w:val=""/>
      <w:lvlJc w:val="left"/>
      <w:pPr>
        <w:ind w:left="720" w:hanging="360"/>
      </w:pPr>
      <w:rPr>
        <w:rFonts w:ascii="Wingdings 2" w:hAnsi="Wingdings 2"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nsid w:val="478E6539"/>
    <w:multiLevelType w:val="multilevel"/>
    <w:tmpl w:val="8378F39E"/>
    <w:styleLink w:val="Checklists"/>
    <w:lvl w:ilvl="0">
      <w:start w:val="1"/>
      <w:numFmt w:val="bullet"/>
      <w:pStyle w:val="Checklist"/>
      <w:lvlText w:val=""/>
      <w:lvlJc w:val="left"/>
      <w:pPr>
        <w:ind w:left="567" w:hanging="567"/>
      </w:pPr>
      <w:rPr>
        <w:rFonts w:ascii="Wingdings 2" w:hAnsi="Wingdings 2" w:hint="default"/>
        <w:color w:val="auto"/>
      </w:rPr>
    </w:lvl>
    <w:lvl w:ilvl="1">
      <w:start w:val="1"/>
      <w:numFmt w:val="bullet"/>
      <w:lvlText w:val=""/>
      <w:lvlJc w:val="left"/>
      <w:pPr>
        <w:ind w:left="1134" w:hanging="567"/>
      </w:pPr>
      <w:rPr>
        <w:rFonts w:ascii="Wingdings 2" w:hAnsi="Wingdings 2" w:hint="default"/>
        <w:color w:val="auto"/>
      </w:rPr>
    </w:lvl>
    <w:lvl w:ilvl="2">
      <w:start w:val="1"/>
      <w:numFmt w:val="bullet"/>
      <w:lvlText w:val=""/>
      <w:lvlJc w:val="left"/>
      <w:pPr>
        <w:ind w:left="1701" w:hanging="567"/>
      </w:pPr>
      <w:rPr>
        <w:rFonts w:ascii="Wingdings 2" w:hAnsi="Wingdings 2" w:hint="default"/>
        <w:color w:val="auto"/>
      </w:rPr>
    </w:lvl>
    <w:lvl w:ilvl="3">
      <w:start w:val="1"/>
      <w:numFmt w:val="bullet"/>
      <w:lvlText w:val=""/>
      <w:lvlJc w:val="left"/>
      <w:pPr>
        <w:ind w:left="2268" w:hanging="567"/>
      </w:pPr>
      <w:rPr>
        <w:rFonts w:ascii="Wingdings 2" w:hAnsi="Wingdings 2" w:hint="default"/>
        <w:color w:val="auto"/>
      </w:rPr>
    </w:lvl>
    <w:lvl w:ilvl="4">
      <w:start w:val="1"/>
      <w:numFmt w:val="bullet"/>
      <w:lvlText w:val=""/>
      <w:lvlJc w:val="left"/>
      <w:pPr>
        <w:ind w:left="2835" w:hanging="567"/>
      </w:pPr>
      <w:rPr>
        <w:rFonts w:ascii="Wingdings 2" w:hAnsi="Wingdings 2" w:hint="default"/>
        <w:color w:val="auto"/>
      </w:rPr>
    </w:lvl>
    <w:lvl w:ilvl="5">
      <w:start w:val="1"/>
      <w:numFmt w:val="bullet"/>
      <w:lvlText w:val=""/>
      <w:lvlJc w:val="left"/>
      <w:pPr>
        <w:ind w:left="3402" w:hanging="567"/>
      </w:pPr>
      <w:rPr>
        <w:rFonts w:ascii="Wingdings 2" w:hAnsi="Wingdings 2" w:hint="default"/>
        <w:color w:val="auto"/>
      </w:rPr>
    </w:lvl>
    <w:lvl w:ilvl="6">
      <w:start w:val="1"/>
      <w:numFmt w:val="bullet"/>
      <w:lvlText w:val=""/>
      <w:lvlJc w:val="left"/>
      <w:pPr>
        <w:ind w:left="3969" w:hanging="567"/>
      </w:pPr>
      <w:rPr>
        <w:rFonts w:ascii="Wingdings 2" w:hAnsi="Wingdings 2" w:hint="default"/>
        <w:color w:val="auto"/>
      </w:rPr>
    </w:lvl>
    <w:lvl w:ilvl="7">
      <w:start w:val="1"/>
      <w:numFmt w:val="bullet"/>
      <w:lvlText w:val=""/>
      <w:lvlJc w:val="left"/>
      <w:pPr>
        <w:ind w:left="4536" w:hanging="567"/>
      </w:pPr>
      <w:rPr>
        <w:rFonts w:ascii="Wingdings 2" w:hAnsi="Wingdings 2" w:hint="default"/>
        <w:color w:val="auto"/>
      </w:rPr>
    </w:lvl>
    <w:lvl w:ilvl="8">
      <w:start w:val="1"/>
      <w:numFmt w:val="bullet"/>
      <w:lvlText w:val=""/>
      <w:lvlJc w:val="left"/>
      <w:pPr>
        <w:ind w:left="5103" w:hanging="567"/>
      </w:pPr>
      <w:rPr>
        <w:rFonts w:ascii="Wingdings 2" w:hAnsi="Wingdings 2" w:hint="default"/>
        <w:color w:val="auto"/>
      </w:rPr>
    </w:lvl>
  </w:abstractNum>
  <w:abstractNum w:abstractNumId="24">
    <w:nsid w:val="4A6D7C3C"/>
    <w:multiLevelType w:val="multilevel"/>
    <w:tmpl w:val="6D46B372"/>
    <w:numStyleLink w:val="Headings"/>
  </w:abstractNum>
  <w:abstractNum w:abstractNumId="25">
    <w:nsid w:val="5569591A"/>
    <w:multiLevelType w:val="multilevel"/>
    <w:tmpl w:val="8378F39E"/>
    <w:numStyleLink w:val="Checklists"/>
  </w:abstractNum>
  <w:abstractNum w:abstractNumId="26">
    <w:nsid w:val="56C875B8"/>
    <w:multiLevelType w:val="hybridMultilevel"/>
    <w:tmpl w:val="5DAAD89A"/>
    <w:lvl w:ilvl="0" w:tplc="07A47BD8">
      <w:start w:val="1"/>
      <w:numFmt w:val="bullet"/>
      <w:lvlText w:val=""/>
      <w:lvlJc w:val="left"/>
      <w:pPr>
        <w:ind w:left="720" w:hanging="360"/>
      </w:pPr>
      <w:rPr>
        <w:rFonts w:ascii="Webdings" w:hAnsi="Webdings" w:hint="default"/>
        <w:color w:val="0073CF"/>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nsid w:val="56EA0DC7"/>
    <w:multiLevelType w:val="hybridMultilevel"/>
    <w:tmpl w:val="FC84E938"/>
    <w:lvl w:ilvl="0" w:tplc="74486208">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nsid w:val="6B37783C"/>
    <w:multiLevelType w:val="hybridMultilevel"/>
    <w:tmpl w:val="16B0AE9E"/>
    <w:lvl w:ilvl="0" w:tplc="674A06C2">
      <w:start w:val="1"/>
      <w:numFmt w:val="decimal"/>
      <w:pStyle w:val="Numberedlist"/>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6DE37625"/>
    <w:multiLevelType w:val="multilevel"/>
    <w:tmpl w:val="78B06300"/>
    <w:styleLink w:val="Instructions"/>
    <w:lvl w:ilvl="0">
      <w:start w:val="1"/>
      <w:numFmt w:val="bullet"/>
      <w:pStyle w:val="InstructionSingleLine"/>
      <w:lvlText w:val=""/>
      <w:lvlJc w:val="left"/>
      <w:pPr>
        <w:ind w:left="567" w:hanging="567"/>
      </w:pPr>
      <w:rPr>
        <w:rFonts w:ascii="Webdings" w:hAnsi="Webdings" w:hint="default"/>
        <w:color w:val="00A1DE"/>
      </w:rPr>
    </w:lvl>
    <w:lvl w:ilvl="1">
      <w:start w:val="1"/>
      <w:numFmt w:val="bullet"/>
      <w:lvlText w:val=""/>
      <w:lvlJc w:val="left"/>
      <w:pPr>
        <w:ind w:left="1134" w:hanging="567"/>
      </w:pPr>
      <w:rPr>
        <w:rFonts w:ascii="Webdings" w:hAnsi="Webdings" w:hint="default"/>
        <w:color w:val="00A1DE"/>
      </w:rPr>
    </w:lvl>
    <w:lvl w:ilvl="2">
      <w:start w:val="1"/>
      <w:numFmt w:val="bullet"/>
      <w:lvlText w:val=""/>
      <w:lvlJc w:val="left"/>
      <w:pPr>
        <w:ind w:left="1701" w:hanging="567"/>
      </w:pPr>
      <w:rPr>
        <w:rFonts w:ascii="Webdings" w:hAnsi="Webdings" w:hint="default"/>
        <w:color w:val="00A1DE"/>
      </w:rPr>
    </w:lvl>
    <w:lvl w:ilvl="3">
      <w:start w:val="1"/>
      <w:numFmt w:val="bullet"/>
      <w:lvlText w:val=""/>
      <w:lvlJc w:val="left"/>
      <w:pPr>
        <w:ind w:left="2268" w:hanging="567"/>
      </w:pPr>
      <w:rPr>
        <w:rFonts w:ascii="Webdings" w:hAnsi="Webdings" w:hint="default"/>
        <w:color w:val="00A1DE"/>
      </w:rPr>
    </w:lvl>
    <w:lvl w:ilvl="4">
      <w:start w:val="1"/>
      <w:numFmt w:val="bullet"/>
      <w:lvlText w:val=""/>
      <w:lvlJc w:val="left"/>
      <w:pPr>
        <w:ind w:left="2835" w:hanging="567"/>
      </w:pPr>
      <w:rPr>
        <w:rFonts w:ascii="Webdings" w:hAnsi="Webdings" w:hint="default"/>
        <w:color w:val="00A1DE"/>
      </w:rPr>
    </w:lvl>
    <w:lvl w:ilvl="5">
      <w:start w:val="1"/>
      <w:numFmt w:val="bullet"/>
      <w:lvlText w:val=""/>
      <w:lvlJc w:val="left"/>
      <w:pPr>
        <w:ind w:left="3402" w:hanging="567"/>
      </w:pPr>
      <w:rPr>
        <w:rFonts w:ascii="Webdings" w:hAnsi="Webdings" w:hint="default"/>
        <w:color w:val="00A1DE"/>
      </w:rPr>
    </w:lvl>
    <w:lvl w:ilvl="6">
      <w:start w:val="1"/>
      <w:numFmt w:val="bullet"/>
      <w:lvlText w:val=""/>
      <w:lvlJc w:val="left"/>
      <w:pPr>
        <w:ind w:left="3969" w:hanging="567"/>
      </w:pPr>
      <w:rPr>
        <w:rFonts w:ascii="Webdings" w:hAnsi="Webdings" w:hint="default"/>
        <w:color w:val="00A1DE"/>
      </w:rPr>
    </w:lvl>
    <w:lvl w:ilvl="7">
      <w:start w:val="1"/>
      <w:numFmt w:val="bullet"/>
      <w:lvlText w:val=""/>
      <w:lvlJc w:val="left"/>
      <w:pPr>
        <w:ind w:left="4536" w:hanging="567"/>
      </w:pPr>
      <w:rPr>
        <w:rFonts w:ascii="Webdings" w:hAnsi="Webdings" w:hint="default"/>
        <w:color w:val="00A1DE"/>
      </w:rPr>
    </w:lvl>
    <w:lvl w:ilvl="8">
      <w:start w:val="1"/>
      <w:numFmt w:val="bullet"/>
      <w:lvlText w:val=""/>
      <w:lvlJc w:val="left"/>
      <w:pPr>
        <w:ind w:left="5103" w:hanging="567"/>
      </w:pPr>
      <w:rPr>
        <w:rFonts w:ascii="Webdings" w:hAnsi="Webdings" w:hint="default"/>
        <w:color w:val="00A1DE"/>
      </w:rPr>
    </w:lvl>
  </w:abstractNum>
  <w:abstractNum w:abstractNumId="30">
    <w:nsid w:val="70721188"/>
    <w:multiLevelType w:val="multilevel"/>
    <w:tmpl w:val="C95C430C"/>
    <w:styleLink w:val="ListBullets"/>
    <w:lvl w:ilvl="0">
      <w:start w:val="1"/>
      <w:numFmt w:val="bullet"/>
      <w:pStyle w:val="ListBullet"/>
      <w:lvlText w:val=""/>
      <w:lvlJc w:val="left"/>
      <w:pPr>
        <w:ind w:left="567" w:hanging="567"/>
      </w:pPr>
      <w:rPr>
        <w:rFonts w:ascii="Symbol" w:hAnsi="Symbol" w:hint="default"/>
        <w:color w:val="auto"/>
      </w:rPr>
    </w:lvl>
    <w:lvl w:ilvl="1">
      <w:start w:val="1"/>
      <w:numFmt w:val="bullet"/>
      <w:pStyle w:val="ListBullet2"/>
      <w:lvlText w:val=""/>
      <w:lvlJc w:val="left"/>
      <w:pPr>
        <w:ind w:left="1134" w:hanging="567"/>
      </w:pPr>
      <w:rPr>
        <w:rFonts w:ascii="Symbol" w:hAnsi="Symbol" w:hint="default"/>
        <w:color w:val="auto"/>
      </w:rPr>
    </w:lvl>
    <w:lvl w:ilvl="2">
      <w:start w:val="1"/>
      <w:numFmt w:val="bullet"/>
      <w:pStyle w:val="ListBullet3"/>
      <w:lvlText w:val=""/>
      <w:lvlJc w:val="left"/>
      <w:pPr>
        <w:ind w:left="1701" w:hanging="567"/>
      </w:pPr>
      <w:rPr>
        <w:rFonts w:ascii="Symbol" w:hAnsi="Symbol" w:hint="default"/>
        <w:color w:val="auto"/>
      </w:rPr>
    </w:lvl>
    <w:lvl w:ilvl="3">
      <w:start w:val="1"/>
      <w:numFmt w:val="bullet"/>
      <w:pStyle w:val="ListBullet4"/>
      <w:lvlText w:val=""/>
      <w:lvlJc w:val="left"/>
      <w:pPr>
        <w:ind w:left="2268" w:hanging="567"/>
      </w:pPr>
      <w:rPr>
        <w:rFonts w:ascii="Symbol" w:hAnsi="Symbol" w:hint="default"/>
        <w:color w:val="auto"/>
      </w:rPr>
    </w:lvl>
    <w:lvl w:ilvl="4">
      <w:start w:val="1"/>
      <w:numFmt w:val="bullet"/>
      <w:pStyle w:val="ListBullet5"/>
      <w:lvlText w:val=""/>
      <w:lvlJc w:val="left"/>
      <w:pPr>
        <w:ind w:left="2835" w:hanging="567"/>
      </w:pPr>
      <w:rPr>
        <w:rFonts w:ascii="Symbol" w:hAnsi="Symbol" w:hint="default"/>
        <w:color w:val="auto"/>
      </w:rPr>
    </w:lvl>
    <w:lvl w:ilvl="5">
      <w:start w:val="1"/>
      <w:numFmt w:val="none"/>
      <w:lvlText w:val=""/>
      <w:lvlJc w:val="left"/>
      <w:pPr>
        <w:ind w:left="3402" w:hanging="567"/>
      </w:pPr>
      <w:rPr>
        <w:rFonts w:hint="default"/>
      </w:rPr>
    </w:lvl>
    <w:lvl w:ilvl="6">
      <w:start w:val="1"/>
      <w:numFmt w:val="none"/>
      <w:lvlText w:val=""/>
      <w:lvlJc w:val="left"/>
      <w:pPr>
        <w:ind w:left="3969" w:hanging="567"/>
      </w:pPr>
      <w:rPr>
        <w:rFonts w:hint="default"/>
      </w:rPr>
    </w:lvl>
    <w:lvl w:ilvl="7">
      <w:start w:val="1"/>
      <w:numFmt w:val="none"/>
      <w:lvlText w:val=""/>
      <w:lvlJc w:val="left"/>
      <w:pPr>
        <w:ind w:left="4536" w:hanging="567"/>
      </w:pPr>
      <w:rPr>
        <w:rFonts w:hint="default"/>
      </w:rPr>
    </w:lvl>
    <w:lvl w:ilvl="8">
      <w:start w:val="1"/>
      <w:numFmt w:val="none"/>
      <w:lvlText w:val=""/>
      <w:lvlJc w:val="left"/>
      <w:pPr>
        <w:ind w:left="5103" w:hanging="567"/>
      </w:pPr>
      <w:rPr>
        <w:rFont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22"/>
  </w:num>
  <w:num w:numId="12">
    <w:abstractNumId w:val="20"/>
  </w:num>
  <w:num w:numId="13">
    <w:abstractNumId w:val="14"/>
  </w:num>
  <w:num w:numId="14">
    <w:abstractNumId w:val="16"/>
  </w:num>
  <w:num w:numId="15">
    <w:abstractNumId w:val="19"/>
  </w:num>
  <w:num w:numId="16">
    <w:abstractNumId w:val="26"/>
  </w:num>
  <w:num w:numId="17">
    <w:abstractNumId w:val="30"/>
  </w:num>
  <w:num w:numId="18">
    <w:abstractNumId w:val="10"/>
  </w:num>
  <w:num w:numId="19">
    <w:abstractNumId w:val="15"/>
  </w:num>
  <w:num w:numId="20">
    <w:abstractNumId w:val="27"/>
  </w:num>
  <w:num w:numId="21">
    <w:abstractNumId w:val="11"/>
  </w:num>
  <w:num w:numId="22">
    <w:abstractNumId w:val="23"/>
  </w:num>
  <w:num w:numId="23">
    <w:abstractNumId w:val="25"/>
  </w:num>
  <w:num w:numId="24">
    <w:abstractNumId w:val="12"/>
  </w:num>
  <w:num w:numId="25">
    <w:abstractNumId w:val="21"/>
  </w:num>
  <w:num w:numId="26">
    <w:abstractNumId w:val="17"/>
  </w:num>
  <w:num w:numId="27">
    <w:abstractNumId w:val="29"/>
  </w:num>
  <w:num w:numId="28">
    <w:abstractNumId w:val="18"/>
  </w:num>
  <w:num w:numId="29">
    <w:abstractNumId w:val="13"/>
  </w:num>
  <w:num w:numId="30">
    <w:abstractNumId w:val="24"/>
  </w:num>
  <w:num w:numId="31">
    <w:abstractNumId w:val="28"/>
  </w:num>
  <w:num w:numId="3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GrammaticalErrors/>
  <w:proofState w:spelling="clean"/>
  <w:attachedTemplate r:id="rId1"/>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43F67"/>
    <w:rsid w:val="00000F48"/>
    <w:rsid w:val="00001750"/>
    <w:rsid w:val="00045A62"/>
    <w:rsid w:val="00085F05"/>
    <w:rsid w:val="000A6153"/>
    <w:rsid w:val="000D5B65"/>
    <w:rsid w:val="000D6710"/>
    <w:rsid w:val="00114084"/>
    <w:rsid w:val="00174290"/>
    <w:rsid w:val="001947EB"/>
    <w:rsid w:val="001D5FEB"/>
    <w:rsid w:val="00235ABC"/>
    <w:rsid w:val="00273DAE"/>
    <w:rsid w:val="002938F9"/>
    <w:rsid w:val="002A49CF"/>
    <w:rsid w:val="002D072D"/>
    <w:rsid w:val="002D4BDE"/>
    <w:rsid w:val="002E1C4D"/>
    <w:rsid w:val="002F50C8"/>
    <w:rsid w:val="003154A1"/>
    <w:rsid w:val="00325E2C"/>
    <w:rsid w:val="00336D3B"/>
    <w:rsid w:val="003A14BA"/>
    <w:rsid w:val="003A65D9"/>
    <w:rsid w:val="003A6E9C"/>
    <w:rsid w:val="003C6887"/>
    <w:rsid w:val="003D197D"/>
    <w:rsid w:val="003F0575"/>
    <w:rsid w:val="00426AB9"/>
    <w:rsid w:val="00464402"/>
    <w:rsid w:val="00493AFC"/>
    <w:rsid w:val="004C56BD"/>
    <w:rsid w:val="005059E8"/>
    <w:rsid w:val="00521C41"/>
    <w:rsid w:val="00567BC8"/>
    <w:rsid w:val="005B54F4"/>
    <w:rsid w:val="005C2A3D"/>
    <w:rsid w:val="005E4BA8"/>
    <w:rsid w:val="005F63C7"/>
    <w:rsid w:val="00633789"/>
    <w:rsid w:val="00651570"/>
    <w:rsid w:val="00666117"/>
    <w:rsid w:val="00743F67"/>
    <w:rsid w:val="00767330"/>
    <w:rsid w:val="00777554"/>
    <w:rsid w:val="00783C0E"/>
    <w:rsid w:val="007B08C0"/>
    <w:rsid w:val="007C2F09"/>
    <w:rsid w:val="007D2E83"/>
    <w:rsid w:val="007F0640"/>
    <w:rsid w:val="0085495B"/>
    <w:rsid w:val="00860EB2"/>
    <w:rsid w:val="008A1410"/>
    <w:rsid w:val="008A1624"/>
    <w:rsid w:val="008D34DC"/>
    <w:rsid w:val="008D4712"/>
    <w:rsid w:val="00901D87"/>
    <w:rsid w:val="00916070"/>
    <w:rsid w:val="00935FE1"/>
    <w:rsid w:val="009517F7"/>
    <w:rsid w:val="00973C9D"/>
    <w:rsid w:val="009A512F"/>
    <w:rsid w:val="009C2801"/>
    <w:rsid w:val="009D05D8"/>
    <w:rsid w:val="009F14BF"/>
    <w:rsid w:val="009F4286"/>
    <w:rsid w:val="00A27598"/>
    <w:rsid w:val="00A35E12"/>
    <w:rsid w:val="00A428D2"/>
    <w:rsid w:val="00A57915"/>
    <w:rsid w:val="00A712C5"/>
    <w:rsid w:val="00A722D7"/>
    <w:rsid w:val="00A82C90"/>
    <w:rsid w:val="00AB04F1"/>
    <w:rsid w:val="00AD0F2B"/>
    <w:rsid w:val="00AF03DA"/>
    <w:rsid w:val="00B15F36"/>
    <w:rsid w:val="00B23879"/>
    <w:rsid w:val="00B343A0"/>
    <w:rsid w:val="00B72ABC"/>
    <w:rsid w:val="00BC6461"/>
    <w:rsid w:val="00BE69C6"/>
    <w:rsid w:val="00C20800"/>
    <w:rsid w:val="00C561B5"/>
    <w:rsid w:val="00C95634"/>
    <w:rsid w:val="00CC2FB9"/>
    <w:rsid w:val="00CF63E0"/>
    <w:rsid w:val="00D01B39"/>
    <w:rsid w:val="00D42586"/>
    <w:rsid w:val="00D437A7"/>
    <w:rsid w:val="00D70BF9"/>
    <w:rsid w:val="00D801CE"/>
    <w:rsid w:val="00D80DD0"/>
    <w:rsid w:val="00DA3F29"/>
    <w:rsid w:val="00E00C2B"/>
    <w:rsid w:val="00E63CB1"/>
    <w:rsid w:val="00EC1465"/>
    <w:rsid w:val="00F23F3C"/>
    <w:rsid w:val="00F3265D"/>
    <w:rsid w:val="00F57168"/>
    <w:rsid w:val="00F80A24"/>
    <w:rsid w:val="00F91426"/>
    <w:rsid w:val="00FC33CC"/>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2E5DE6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947EB"/>
    <w:pPr>
      <w:spacing w:after="0" w:line="240" w:lineRule="auto"/>
    </w:pPr>
    <w:rPr>
      <w:rFonts w:eastAsiaTheme="minorEastAsia"/>
      <w:sz w:val="20"/>
      <w:lang w:val="en-US" w:bidi="en-US"/>
    </w:rPr>
  </w:style>
  <w:style w:type="paragraph" w:styleId="Heading1">
    <w:name w:val="heading 1"/>
    <w:basedOn w:val="BodyText"/>
    <w:next w:val="BodyText"/>
    <w:link w:val="Heading1Char"/>
    <w:uiPriority w:val="9"/>
    <w:qFormat/>
    <w:rsid w:val="008D34DC"/>
    <w:pPr>
      <w:keepNext/>
      <w:keepLines/>
      <w:numPr>
        <w:numId w:val="30"/>
      </w:numPr>
      <w:spacing w:before="120" w:after="260"/>
      <w:outlineLvl w:val="0"/>
    </w:pPr>
    <w:rPr>
      <w:rFonts w:eastAsiaTheme="majorEastAsia" w:cstheme="majorBidi"/>
      <w:b/>
      <w:bCs/>
      <w:color w:val="0073CF"/>
      <w:kern w:val="28"/>
      <w:sz w:val="36"/>
      <w:szCs w:val="28"/>
    </w:rPr>
  </w:style>
  <w:style w:type="paragraph" w:styleId="Heading2">
    <w:name w:val="heading 2"/>
    <w:basedOn w:val="Heading1"/>
    <w:next w:val="BodyText"/>
    <w:link w:val="Heading2Char"/>
    <w:uiPriority w:val="9"/>
    <w:unhideWhenUsed/>
    <w:qFormat/>
    <w:rsid w:val="008D34DC"/>
    <w:pPr>
      <w:numPr>
        <w:ilvl w:val="1"/>
      </w:numPr>
      <w:spacing w:before="240" w:after="120"/>
      <w:outlineLvl w:val="1"/>
    </w:pPr>
    <w:rPr>
      <w:bCs w:val="0"/>
      <w:color w:val="737373"/>
      <w:sz w:val="32"/>
      <w:szCs w:val="26"/>
    </w:rPr>
  </w:style>
  <w:style w:type="paragraph" w:styleId="Heading3">
    <w:name w:val="heading 3"/>
    <w:basedOn w:val="Heading2"/>
    <w:next w:val="BodyText"/>
    <w:link w:val="Heading3Char"/>
    <w:uiPriority w:val="9"/>
    <w:unhideWhenUsed/>
    <w:qFormat/>
    <w:rsid w:val="008D34DC"/>
    <w:pPr>
      <w:numPr>
        <w:ilvl w:val="2"/>
      </w:numPr>
      <w:tabs>
        <w:tab w:val="clear" w:pos="567"/>
        <w:tab w:val="left" w:pos="851"/>
      </w:tabs>
      <w:ind w:left="851" w:hanging="851"/>
      <w:outlineLvl w:val="2"/>
    </w:pPr>
    <w:rPr>
      <w:bCs/>
      <w:sz w:val="28"/>
    </w:rPr>
  </w:style>
  <w:style w:type="paragraph" w:styleId="Heading4">
    <w:name w:val="heading 4"/>
    <w:basedOn w:val="Heading3"/>
    <w:next w:val="BodyText"/>
    <w:link w:val="Heading4Char"/>
    <w:uiPriority w:val="9"/>
    <w:unhideWhenUsed/>
    <w:qFormat/>
    <w:rsid w:val="008D34DC"/>
    <w:pPr>
      <w:numPr>
        <w:ilvl w:val="3"/>
      </w:numPr>
      <w:ind w:left="851" w:hanging="851"/>
      <w:outlineLvl w:val="3"/>
    </w:pPr>
    <w:rPr>
      <w:bCs w:val="0"/>
      <w:iCs/>
      <w:sz w:val="24"/>
    </w:rPr>
  </w:style>
  <w:style w:type="paragraph" w:styleId="Heading5">
    <w:name w:val="heading 5"/>
    <w:basedOn w:val="Heading4"/>
    <w:next w:val="BodyText"/>
    <w:link w:val="Heading5Char"/>
    <w:uiPriority w:val="9"/>
    <w:unhideWhenUsed/>
    <w:qFormat/>
    <w:rsid w:val="008D34DC"/>
    <w:pPr>
      <w:numPr>
        <w:ilvl w:val="4"/>
      </w:numPr>
      <w:ind w:left="851" w:hanging="851"/>
      <w:outlineLvl w:val="4"/>
    </w:pPr>
    <w:rPr>
      <w:sz w:val="22"/>
    </w:rPr>
  </w:style>
  <w:style w:type="paragraph" w:styleId="Heading6">
    <w:name w:val="heading 6"/>
    <w:basedOn w:val="Heading5"/>
    <w:next w:val="BodyText"/>
    <w:link w:val="Heading6Char"/>
    <w:uiPriority w:val="9"/>
    <w:unhideWhenUsed/>
    <w:qFormat/>
    <w:rsid w:val="008D34DC"/>
    <w:pPr>
      <w:numPr>
        <w:ilvl w:val="5"/>
      </w:numPr>
      <w:tabs>
        <w:tab w:val="clear" w:pos="851"/>
      </w:tabs>
      <w:ind w:left="1134" w:hanging="1134"/>
      <w:outlineLvl w:val="5"/>
    </w:pPr>
    <w:rPr>
      <w:iCs w:val="0"/>
      <w:sz w:val="20"/>
    </w:rPr>
  </w:style>
  <w:style w:type="paragraph" w:styleId="Heading7">
    <w:name w:val="heading 7"/>
    <w:basedOn w:val="Heading6"/>
    <w:next w:val="BodyText"/>
    <w:link w:val="Heading7Char"/>
    <w:uiPriority w:val="9"/>
    <w:unhideWhenUsed/>
    <w:qFormat/>
    <w:rsid w:val="008D34DC"/>
    <w:pPr>
      <w:numPr>
        <w:ilvl w:val="6"/>
      </w:numPr>
      <w:tabs>
        <w:tab w:val="clear" w:pos="1134"/>
        <w:tab w:val="left" w:pos="1418"/>
      </w:tabs>
      <w:ind w:left="1418" w:hanging="1418"/>
      <w:outlineLvl w:val="6"/>
    </w:pPr>
    <w:rPr>
      <w:iCs/>
    </w:rPr>
  </w:style>
  <w:style w:type="paragraph" w:styleId="Heading8">
    <w:name w:val="heading 8"/>
    <w:basedOn w:val="Heading7"/>
    <w:next w:val="BodyText"/>
    <w:link w:val="Heading8Char"/>
    <w:uiPriority w:val="9"/>
    <w:unhideWhenUsed/>
    <w:qFormat/>
    <w:rsid w:val="008D34DC"/>
    <w:pPr>
      <w:numPr>
        <w:ilvl w:val="7"/>
      </w:numPr>
      <w:ind w:left="1418" w:hanging="1418"/>
      <w:outlineLvl w:val="7"/>
    </w:pPr>
    <w:rPr>
      <w:szCs w:val="20"/>
    </w:rPr>
  </w:style>
  <w:style w:type="paragraph" w:styleId="Heading9">
    <w:name w:val="heading 9"/>
    <w:basedOn w:val="Heading8"/>
    <w:next w:val="BodyText"/>
    <w:link w:val="Heading9Char"/>
    <w:uiPriority w:val="9"/>
    <w:unhideWhenUsed/>
    <w:qFormat/>
    <w:rsid w:val="008D34DC"/>
    <w:pPr>
      <w:numPr>
        <w:ilvl w:val="8"/>
      </w:numPr>
      <w:tabs>
        <w:tab w:val="clear" w:pos="1418"/>
      </w:tabs>
      <w:ind w:left="1701" w:hanging="1701"/>
      <w:outlineLvl w:val="8"/>
    </w:pPr>
    <w:rPr>
      <w:iCs w:val="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D34DC"/>
    <w:rPr>
      <w:rFonts w:ascii="Century Gothic" w:eastAsiaTheme="majorEastAsia" w:hAnsi="Century Gothic" w:cstheme="majorBidi"/>
      <w:b/>
      <w:bCs/>
      <w:color w:val="0073CF"/>
      <w:spacing w:val="4"/>
      <w:kern w:val="28"/>
      <w:sz w:val="36"/>
      <w:szCs w:val="28"/>
      <w:lang w:eastAsia="en-AU"/>
    </w:rPr>
  </w:style>
  <w:style w:type="character" w:customStyle="1" w:styleId="Heading2Char">
    <w:name w:val="Heading 2 Char"/>
    <w:basedOn w:val="DefaultParagraphFont"/>
    <w:link w:val="Heading2"/>
    <w:uiPriority w:val="9"/>
    <w:rsid w:val="008D34DC"/>
    <w:rPr>
      <w:rFonts w:ascii="Century Gothic" w:eastAsiaTheme="majorEastAsia" w:hAnsi="Century Gothic" w:cstheme="majorBidi"/>
      <w:b/>
      <w:color w:val="737373"/>
      <w:spacing w:val="4"/>
      <w:kern w:val="28"/>
      <w:sz w:val="32"/>
      <w:szCs w:val="26"/>
      <w:lang w:eastAsia="en-AU"/>
    </w:rPr>
  </w:style>
  <w:style w:type="character" w:customStyle="1" w:styleId="Heading3Char">
    <w:name w:val="Heading 3 Char"/>
    <w:basedOn w:val="DefaultParagraphFont"/>
    <w:link w:val="Heading3"/>
    <w:uiPriority w:val="9"/>
    <w:rsid w:val="008D34DC"/>
    <w:rPr>
      <w:rFonts w:ascii="Century Gothic" w:eastAsiaTheme="majorEastAsia" w:hAnsi="Century Gothic" w:cstheme="majorBidi"/>
      <w:b/>
      <w:bCs/>
      <w:color w:val="737373"/>
      <w:spacing w:val="4"/>
      <w:kern w:val="28"/>
      <w:sz w:val="28"/>
      <w:szCs w:val="26"/>
      <w:lang w:eastAsia="en-AU"/>
    </w:rPr>
  </w:style>
  <w:style w:type="character" w:customStyle="1" w:styleId="Heading4Char">
    <w:name w:val="Heading 4 Char"/>
    <w:basedOn w:val="DefaultParagraphFont"/>
    <w:link w:val="Heading4"/>
    <w:uiPriority w:val="9"/>
    <w:rsid w:val="008D34DC"/>
    <w:rPr>
      <w:rFonts w:ascii="Century Gothic" w:eastAsiaTheme="majorEastAsia" w:hAnsi="Century Gothic" w:cstheme="majorBidi"/>
      <w:b/>
      <w:iCs/>
      <w:color w:val="737373"/>
      <w:spacing w:val="4"/>
      <w:kern w:val="28"/>
      <w:sz w:val="24"/>
      <w:szCs w:val="26"/>
      <w:lang w:eastAsia="en-AU"/>
    </w:rPr>
  </w:style>
  <w:style w:type="character" w:customStyle="1" w:styleId="Heading5Char">
    <w:name w:val="Heading 5 Char"/>
    <w:basedOn w:val="DefaultParagraphFont"/>
    <w:link w:val="Heading5"/>
    <w:uiPriority w:val="9"/>
    <w:rsid w:val="008D34DC"/>
    <w:rPr>
      <w:rFonts w:ascii="Century Gothic" w:eastAsiaTheme="majorEastAsia" w:hAnsi="Century Gothic" w:cstheme="majorBidi"/>
      <w:b/>
      <w:iCs/>
      <w:color w:val="737373"/>
      <w:spacing w:val="4"/>
      <w:kern w:val="28"/>
      <w:szCs w:val="26"/>
      <w:lang w:eastAsia="en-AU"/>
    </w:rPr>
  </w:style>
  <w:style w:type="character" w:customStyle="1" w:styleId="Heading6Char">
    <w:name w:val="Heading 6 Char"/>
    <w:basedOn w:val="DefaultParagraphFont"/>
    <w:link w:val="Heading6"/>
    <w:uiPriority w:val="9"/>
    <w:rsid w:val="008D34DC"/>
    <w:rPr>
      <w:rFonts w:ascii="Century Gothic" w:eastAsiaTheme="majorEastAsia" w:hAnsi="Century Gothic" w:cstheme="majorBidi"/>
      <w:b/>
      <w:color w:val="737373"/>
      <w:spacing w:val="4"/>
      <w:kern w:val="28"/>
      <w:sz w:val="20"/>
      <w:szCs w:val="26"/>
      <w:lang w:eastAsia="en-AU"/>
    </w:rPr>
  </w:style>
  <w:style w:type="character" w:customStyle="1" w:styleId="Heading7Char">
    <w:name w:val="Heading 7 Char"/>
    <w:basedOn w:val="DefaultParagraphFont"/>
    <w:link w:val="Heading7"/>
    <w:uiPriority w:val="9"/>
    <w:rsid w:val="008D34DC"/>
    <w:rPr>
      <w:rFonts w:ascii="Century Gothic" w:eastAsiaTheme="majorEastAsia" w:hAnsi="Century Gothic" w:cstheme="majorBidi"/>
      <w:b/>
      <w:iCs/>
      <w:color w:val="737373"/>
      <w:spacing w:val="4"/>
      <w:kern w:val="28"/>
      <w:sz w:val="20"/>
      <w:szCs w:val="26"/>
      <w:lang w:eastAsia="en-AU"/>
    </w:rPr>
  </w:style>
  <w:style w:type="character" w:customStyle="1" w:styleId="Heading8Char">
    <w:name w:val="Heading 8 Char"/>
    <w:basedOn w:val="DefaultParagraphFont"/>
    <w:link w:val="Heading8"/>
    <w:uiPriority w:val="9"/>
    <w:rsid w:val="008D34DC"/>
    <w:rPr>
      <w:rFonts w:ascii="Century Gothic" w:eastAsiaTheme="majorEastAsia" w:hAnsi="Century Gothic" w:cstheme="majorBidi"/>
      <w:b/>
      <w:iCs/>
      <w:color w:val="737373"/>
      <w:spacing w:val="4"/>
      <w:kern w:val="28"/>
      <w:sz w:val="20"/>
      <w:szCs w:val="20"/>
      <w:lang w:eastAsia="en-AU"/>
    </w:rPr>
  </w:style>
  <w:style w:type="character" w:customStyle="1" w:styleId="Heading9Char">
    <w:name w:val="Heading 9 Char"/>
    <w:basedOn w:val="DefaultParagraphFont"/>
    <w:link w:val="Heading9"/>
    <w:uiPriority w:val="9"/>
    <w:rsid w:val="008D34DC"/>
    <w:rPr>
      <w:rFonts w:ascii="Century Gothic" w:eastAsiaTheme="majorEastAsia" w:hAnsi="Century Gothic" w:cstheme="majorBidi"/>
      <w:b/>
      <w:color w:val="737373"/>
      <w:spacing w:val="4"/>
      <w:kern w:val="28"/>
      <w:sz w:val="20"/>
      <w:szCs w:val="20"/>
      <w:lang w:eastAsia="en-AU"/>
    </w:rPr>
  </w:style>
  <w:style w:type="paragraph" w:styleId="BodyText">
    <w:name w:val="Body Text"/>
    <w:link w:val="BodyTextChar"/>
    <w:uiPriority w:val="99"/>
    <w:unhideWhenUsed/>
    <w:rsid w:val="008D34DC"/>
    <w:pPr>
      <w:tabs>
        <w:tab w:val="left" w:pos="567"/>
        <w:tab w:val="left" w:pos="1134"/>
        <w:tab w:val="left" w:pos="1701"/>
        <w:tab w:val="left" w:pos="2268"/>
        <w:tab w:val="left" w:pos="2835"/>
        <w:tab w:val="left" w:pos="3402"/>
        <w:tab w:val="left" w:pos="3969"/>
        <w:tab w:val="left" w:pos="4536"/>
        <w:tab w:val="left" w:pos="5103"/>
      </w:tabs>
      <w:spacing w:after="160" w:line="260" w:lineRule="atLeast"/>
    </w:pPr>
    <w:rPr>
      <w:rFonts w:ascii="Century Gothic" w:eastAsiaTheme="minorEastAsia" w:hAnsi="Century Gothic"/>
      <w:spacing w:val="4"/>
      <w:sz w:val="18"/>
      <w:lang w:eastAsia="en-AU"/>
    </w:rPr>
  </w:style>
  <w:style w:type="character" w:customStyle="1" w:styleId="BodyTextChar">
    <w:name w:val="Body Text Char"/>
    <w:basedOn w:val="DefaultParagraphFont"/>
    <w:link w:val="BodyText"/>
    <w:uiPriority w:val="99"/>
    <w:rsid w:val="008D34DC"/>
    <w:rPr>
      <w:rFonts w:ascii="Century Gothic" w:eastAsiaTheme="minorEastAsia" w:hAnsi="Century Gothic"/>
      <w:spacing w:val="4"/>
      <w:sz w:val="18"/>
      <w:lang w:eastAsia="en-AU"/>
    </w:rPr>
  </w:style>
  <w:style w:type="paragraph" w:customStyle="1" w:styleId="BodyText-FirstLine">
    <w:name w:val="Body Text - First Line"/>
    <w:basedOn w:val="BodyText"/>
    <w:next w:val="BodyText"/>
    <w:qFormat/>
    <w:rsid w:val="008D34DC"/>
    <w:pPr>
      <w:spacing w:before="360"/>
    </w:pPr>
  </w:style>
  <w:style w:type="character" w:customStyle="1" w:styleId="BugNumber">
    <w:name w:val="Bug Number"/>
    <w:basedOn w:val="DefaultParagraphFont"/>
    <w:uiPriority w:val="1"/>
    <w:qFormat/>
    <w:rsid w:val="008D34DC"/>
    <w:rPr>
      <w:color w:val="737373"/>
      <w:sz w:val="16"/>
    </w:rPr>
  </w:style>
  <w:style w:type="paragraph" w:customStyle="1" w:styleId="ChapterSubtitle">
    <w:name w:val="Chapter Subtitle"/>
    <w:basedOn w:val="BodyText"/>
    <w:next w:val="BodyText"/>
    <w:qFormat/>
    <w:rsid w:val="008D34DC"/>
    <w:pPr>
      <w:jc w:val="center"/>
    </w:pPr>
    <w:rPr>
      <w:i/>
      <w:color w:val="737373"/>
      <w:sz w:val="22"/>
    </w:rPr>
  </w:style>
  <w:style w:type="paragraph" w:customStyle="1" w:styleId="Checklist">
    <w:name w:val="Checklist"/>
    <w:basedOn w:val="BodyText"/>
    <w:qFormat/>
    <w:rsid w:val="008D34DC"/>
    <w:pPr>
      <w:numPr>
        <w:numId w:val="23"/>
      </w:numPr>
    </w:pPr>
  </w:style>
  <w:style w:type="paragraph" w:customStyle="1" w:styleId="ChecklistCross">
    <w:name w:val="Checklist Cross"/>
    <w:basedOn w:val="Checklist"/>
    <w:qFormat/>
    <w:rsid w:val="008D34DC"/>
    <w:pPr>
      <w:numPr>
        <w:numId w:val="25"/>
      </w:numPr>
    </w:pPr>
  </w:style>
  <w:style w:type="paragraph" w:customStyle="1" w:styleId="ChecklistTick">
    <w:name w:val="Checklist Tick"/>
    <w:basedOn w:val="Checklist"/>
    <w:qFormat/>
    <w:rsid w:val="008D34DC"/>
    <w:pPr>
      <w:numPr>
        <w:numId w:val="26"/>
      </w:numPr>
    </w:pPr>
  </w:style>
  <w:style w:type="paragraph" w:customStyle="1" w:styleId="Code">
    <w:name w:val="Code"/>
    <w:qFormat/>
    <w:rsid w:val="008D34DC"/>
    <w:pPr>
      <w:pBdr>
        <w:top w:val="single" w:sz="4" w:space="7" w:color="808080" w:themeColor="background1" w:themeShade="80"/>
        <w:left w:val="single" w:sz="4" w:space="7" w:color="808080" w:themeColor="background1" w:themeShade="80"/>
        <w:bottom w:val="single" w:sz="4" w:space="7" w:color="808080" w:themeColor="background1" w:themeShade="80"/>
        <w:right w:val="single" w:sz="4" w:space="7" w:color="808080" w:themeColor="background1" w:themeShade="80"/>
      </w:pBd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20" w:after="20" w:line="240" w:lineRule="auto"/>
    </w:pPr>
    <w:rPr>
      <w:rFonts w:ascii="Courier New" w:eastAsiaTheme="minorEastAsia" w:hAnsi="Courier New"/>
      <w:spacing w:val="2"/>
      <w:sz w:val="18"/>
      <w:lang w:eastAsia="en-AU"/>
    </w:rPr>
  </w:style>
  <w:style w:type="paragraph" w:customStyle="1" w:styleId="CodeSingleLine">
    <w:name w:val="Code Single Line"/>
    <w:basedOn w:val="Code"/>
    <w:qFormat/>
    <w:rsid w:val="008D34DC"/>
    <w:pPr>
      <w:pBdr>
        <w:top w:val="none" w:sz="0" w:space="0" w:color="auto"/>
        <w:left w:val="none" w:sz="0" w:space="0" w:color="auto"/>
        <w:bottom w:val="none" w:sz="0" w:space="0" w:color="auto"/>
        <w:right w:val="none" w:sz="0" w:space="0" w:color="auto"/>
      </w:pBdr>
      <w:spacing w:before="0" w:after="260" w:line="260" w:lineRule="atLeast"/>
    </w:pPr>
    <w:rPr>
      <w:color w:val="0073CF"/>
    </w:rPr>
  </w:style>
  <w:style w:type="character" w:customStyle="1" w:styleId="CodeFragment">
    <w:name w:val="Code Fragment"/>
    <w:basedOn w:val="DefaultParagraphFont"/>
    <w:uiPriority w:val="1"/>
    <w:qFormat/>
    <w:rsid w:val="008D34DC"/>
    <w:rPr>
      <w:rFonts w:ascii="Courier New" w:hAnsi="Courier New"/>
      <w:color w:val="0073CF"/>
      <w:spacing w:val="2"/>
      <w:sz w:val="18"/>
    </w:rPr>
  </w:style>
  <w:style w:type="character" w:customStyle="1" w:styleId="CrossReferenceCitation">
    <w:name w:val="Cross Reference Citation"/>
    <w:uiPriority w:val="1"/>
    <w:qFormat/>
    <w:rsid w:val="008D34DC"/>
    <w:rPr>
      <w:i/>
      <w:color w:val="0073CF"/>
      <w:u w:val="none"/>
    </w:rPr>
  </w:style>
  <w:style w:type="character" w:customStyle="1" w:styleId="CrossReferenceLink">
    <w:name w:val="Cross Reference Link"/>
    <w:basedOn w:val="CrossReferenceCitation"/>
    <w:uiPriority w:val="1"/>
    <w:qFormat/>
    <w:rsid w:val="008D34DC"/>
    <w:rPr>
      <w:i w:val="0"/>
      <w:color w:val="0073CF"/>
      <w:u w:val="single"/>
    </w:rPr>
  </w:style>
  <w:style w:type="paragraph" w:customStyle="1" w:styleId="Disclaimer">
    <w:name w:val="Disclaimer"/>
    <w:basedOn w:val="BodyText"/>
    <w:qFormat/>
    <w:rsid w:val="008D34DC"/>
    <w:pPr>
      <w:spacing w:before="120" w:after="120"/>
      <w:ind w:left="624" w:right="624"/>
    </w:pPr>
    <w:rPr>
      <w:color w:val="737373"/>
      <w:sz w:val="20"/>
    </w:rPr>
  </w:style>
  <w:style w:type="paragraph" w:customStyle="1" w:styleId="DL-Term">
    <w:name w:val="DL - Term"/>
    <w:basedOn w:val="BodyText"/>
    <w:next w:val="DL-Definition"/>
    <w:qFormat/>
    <w:rsid w:val="008D34DC"/>
    <w:pPr>
      <w:keepNext/>
      <w:spacing w:after="0"/>
    </w:pPr>
    <w:rPr>
      <w:b/>
    </w:rPr>
  </w:style>
  <w:style w:type="paragraph" w:customStyle="1" w:styleId="DL-Definition">
    <w:name w:val="DL - Definition"/>
    <w:basedOn w:val="BodyText"/>
    <w:next w:val="DL-Term"/>
    <w:qFormat/>
    <w:rsid w:val="008D34DC"/>
    <w:pPr>
      <w:ind w:left="567"/>
    </w:pPr>
  </w:style>
  <w:style w:type="paragraph" w:customStyle="1" w:styleId="DL-Term2">
    <w:name w:val="DL - Term 2"/>
    <w:basedOn w:val="DL-Term"/>
    <w:next w:val="DL-Definition2"/>
    <w:qFormat/>
    <w:rsid w:val="008D34DC"/>
    <w:pPr>
      <w:ind w:left="567"/>
    </w:pPr>
    <w:rPr>
      <w:i/>
    </w:rPr>
  </w:style>
  <w:style w:type="paragraph" w:customStyle="1" w:styleId="DL-Term3">
    <w:name w:val="DL - Term 3"/>
    <w:basedOn w:val="DL-Term"/>
    <w:next w:val="DL-Definition3"/>
    <w:qFormat/>
    <w:rsid w:val="008D34DC"/>
    <w:pPr>
      <w:ind w:left="1134"/>
    </w:pPr>
  </w:style>
  <w:style w:type="paragraph" w:customStyle="1" w:styleId="DL-Definition2">
    <w:name w:val="DL - Definition 2"/>
    <w:basedOn w:val="DL-Definition"/>
    <w:next w:val="DL-Term2"/>
    <w:qFormat/>
    <w:rsid w:val="008D34DC"/>
  </w:style>
  <w:style w:type="paragraph" w:customStyle="1" w:styleId="DL-Definition3">
    <w:name w:val="DL - Definition 3"/>
    <w:basedOn w:val="DL-Definition2"/>
    <w:next w:val="DL-Term3"/>
    <w:qFormat/>
    <w:rsid w:val="008D34DC"/>
    <w:pPr>
      <w:ind w:left="1134"/>
    </w:pPr>
  </w:style>
  <w:style w:type="paragraph" w:customStyle="1" w:styleId="EditionNotice">
    <w:name w:val="Edition Notice"/>
    <w:basedOn w:val="BodyText"/>
    <w:next w:val="BodyText"/>
    <w:qFormat/>
    <w:rsid w:val="008D34DC"/>
    <w:pPr>
      <w:jc w:val="center"/>
    </w:pPr>
    <w:rPr>
      <w:i/>
      <w:sz w:val="16"/>
    </w:rPr>
  </w:style>
  <w:style w:type="paragraph" w:customStyle="1" w:styleId="Figure">
    <w:name w:val="Figure"/>
    <w:basedOn w:val="BodyText"/>
    <w:next w:val="BodyText-FirstLine"/>
    <w:qFormat/>
    <w:rsid w:val="008D34DC"/>
    <w:pPr>
      <w:spacing w:before="260"/>
    </w:pPr>
  </w:style>
  <w:style w:type="paragraph" w:customStyle="1" w:styleId="FigureRightWrap">
    <w:name w:val="Figure Right Wrap"/>
    <w:basedOn w:val="Figure"/>
    <w:next w:val="BodyText"/>
    <w:qFormat/>
    <w:rsid w:val="008D34DC"/>
    <w:pPr>
      <w:framePr w:hSpace="284" w:wrap="around" w:vAnchor="text" w:hAnchor="text" w:xAlign="right" w:y="1" w:anchorLock="1"/>
    </w:pPr>
  </w:style>
  <w:style w:type="paragraph" w:customStyle="1" w:styleId="FigureLeftWrap">
    <w:name w:val="Figure Left Wrap"/>
    <w:basedOn w:val="FigureRightWrap"/>
    <w:next w:val="BodyText"/>
    <w:qFormat/>
    <w:rsid w:val="008D34DC"/>
    <w:pPr>
      <w:framePr w:wrap="around" w:xAlign="left"/>
    </w:pPr>
  </w:style>
  <w:style w:type="paragraph" w:customStyle="1" w:styleId="FinePrint">
    <w:name w:val="Fine Print"/>
    <w:basedOn w:val="BodyText"/>
    <w:qFormat/>
    <w:rsid w:val="008D34DC"/>
    <w:pPr>
      <w:spacing w:before="120" w:after="120" w:line="240" w:lineRule="auto"/>
    </w:pPr>
    <w:rPr>
      <w:spacing w:val="6"/>
      <w:sz w:val="16"/>
    </w:rPr>
  </w:style>
  <w:style w:type="paragraph" w:customStyle="1" w:styleId="FinePrintCentre">
    <w:name w:val="Fine Print Centre"/>
    <w:basedOn w:val="FinePrint"/>
    <w:qFormat/>
    <w:rsid w:val="008D34DC"/>
    <w:pPr>
      <w:jc w:val="center"/>
    </w:pPr>
  </w:style>
  <w:style w:type="paragraph" w:customStyle="1" w:styleId="FinePrintHeading">
    <w:name w:val="Fine Print Heading"/>
    <w:basedOn w:val="FinePrint"/>
    <w:next w:val="FinePrint"/>
    <w:qFormat/>
    <w:rsid w:val="008D34DC"/>
    <w:rPr>
      <w:b/>
    </w:rPr>
  </w:style>
  <w:style w:type="paragraph" w:customStyle="1" w:styleId="FinePrintIndent">
    <w:name w:val="Fine Print Indent"/>
    <w:basedOn w:val="FinePrint"/>
    <w:qFormat/>
    <w:rsid w:val="008D34DC"/>
    <w:pPr>
      <w:ind w:left="1134" w:hanging="567"/>
    </w:pPr>
  </w:style>
  <w:style w:type="paragraph" w:customStyle="1" w:styleId="FinePrintIndent2">
    <w:name w:val="Fine Print Indent 2"/>
    <w:basedOn w:val="FinePrintIndent"/>
    <w:qFormat/>
    <w:rsid w:val="008D34DC"/>
    <w:pPr>
      <w:ind w:left="1701"/>
    </w:pPr>
  </w:style>
  <w:style w:type="paragraph" w:customStyle="1" w:styleId="FinePrintIndent3">
    <w:name w:val="Fine Print Indent 3"/>
    <w:basedOn w:val="FinePrintIndent2"/>
    <w:qFormat/>
    <w:rsid w:val="008D34DC"/>
    <w:pPr>
      <w:ind w:left="2268"/>
    </w:pPr>
  </w:style>
  <w:style w:type="paragraph" w:styleId="Footer">
    <w:name w:val="footer"/>
    <w:basedOn w:val="BodyText"/>
    <w:link w:val="FooterChar"/>
    <w:uiPriority w:val="99"/>
    <w:unhideWhenUsed/>
    <w:rsid w:val="008D34DC"/>
    <w:pPr>
      <w:tabs>
        <w:tab w:val="clear" w:pos="567"/>
        <w:tab w:val="clear" w:pos="1134"/>
        <w:tab w:val="clear" w:pos="1701"/>
        <w:tab w:val="clear" w:pos="2268"/>
        <w:tab w:val="clear" w:pos="2835"/>
        <w:tab w:val="clear" w:pos="3402"/>
        <w:tab w:val="clear" w:pos="3969"/>
        <w:tab w:val="clear" w:pos="4536"/>
        <w:tab w:val="center" w:pos="5103"/>
        <w:tab w:val="right" w:pos="9072"/>
      </w:tabs>
      <w:spacing w:after="0" w:line="240" w:lineRule="auto"/>
    </w:pPr>
    <w:rPr>
      <w:color w:val="737373"/>
      <w:spacing w:val="10"/>
    </w:rPr>
  </w:style>
  <w:style w:type="character" w:customStyle="1" w:styleId="FooterChar">
    <w:name w:val="Footer Char"/>
    <w:basedOn w:val="DefaultParagraphFont"/>
    <w:link w:val="Footer"/>
    <w:uiPriority w:val="99"/>
    <w:rsid w:val="008D34DC"/>
    <w:rPr>
      <w:rFonts w:ascii="Century Gothic" w:eastAsiaTheme="minorEastAsia" w:hAnsi="Century Gothic"/>
      <w:color w:val="737373"/>
      <w:spacing w:val="10"/>
      <w:sz w:val="18"/>
      <w:lang w:eastAsia="en-AU"/>
    </w:rPr>
  </w:style>
  <w:style w:type="paragraph" w:customStyle="1" w:styleId="FooterCover">
    <w:name w:val="Footer Cover"/>
    <w:basedOn w:val="BodyText"/>
    <w:qFormat/>
    <w:rsid w:val="008D34DC"/>
    <w:pPr>
      <w:spacing w:after="60" w:line="240" w:lineRule="auto"/>
      <w:jc w:val="center"/>
    </w:pPr>
    <w:rPr>
      <w:color w:val="737373"/>
      <w:spacing w:val="20"/>
    </w:rPr>
  </w:style>
  <w:style w:type="paragraph" w:customStyle="1" w:styleId="FooterLandscapeA4">
    <w:name w:val="Footer Landscape A4"/>
    <w:basedOn w:val="Footer"/>
    <w:qFormat/>
    <w:rsid w:val="008D34DC"/>
    <w:pPr>
      <w:tabs>
        <w:tab w:val="clear" w:pos="5103"/>
        <w:tab w:val="clear" w:pos="9072"/>
        <w:tab w:val="center" w:pos="7088"/>
        <w:tab w:val="right" w:pos="14033"/>
      </w:tabs>
    </w:pPr>
  </w:style>
  <w:style w:type="paragraph" w:customStyle="1" w:styleId="FooterSingle">
    <w:name w:val="Footer Single"/>
    <w:basedOn w:val="Footer"/>
    <w:qFormat/>
    <w:rsid w:val="008D34DC"/>
    <w:pPr>
      <w:jc w:val="right"/>
    </w:pPr>
    <w:rPr>
      <w:spacing w:val="30"/>
    </w:rPr>
  </w:style>
  <w:style w:type="paragraph" w:styleId="Header">
    <w:name w:val="header"/>
    <w:basedOn w:val="BodyText"/>
    <w:link w:val="HeaderChar"/>
    <w:uiPriority w:val="99"/>
    <w:unhideWhenUsed/>
    <w:rsid w:val="008D34DC"/>
    <w:pPr>
      <w:pBdr>
        <w:bottom w:val="single" w:sz="4" w:space="1" w:color="808080" w:themeColor="background1" w:themeShade="80"/>
      </w:pBdr>
      <w:spacing w:after="0" w:line="240" w:lineRule="auto"/>
      <w:ind w:left="1474"/>
      <w:jc w:val="right"/>
    </w:pPr>
    <w:rPr>
      <w:b/>
      <w:caps/>
      <w:color w:val="0073CF"/>
      <w:spacing w:val="30"/>
      <w:sz w:val="22"/>
    </w:rPr>
  </w:style>
  <w:style w:type="character" w:customStyle="1" w:styleId="HeaderChar">
    <w:name w:val="Header Char"/>
    <w:basedOn w:val="DefaultParagraphFont"/>
    <w:link w:val="Header"/>
    <w:uiPriority w:val="99"/>
    <w:rsid w:val="008D34DC"/>
    <w:rPr>
      <w:rFonts w:ascii="Century Gothic" w:eastAsiaTheme="minorEastAsia" w:hAnsi="Century Gothic"/>
      <w:b/>
      <w:caps/>
      <w:color w:val="0073CF"/>
      <w:spacing w:val="30"/>
      <w:lang w:eastAsia="en-AU"/>
    </w:rPr>
  </w:style>
  <w:style w:type="paragraph" w:customStyle="1" w:styleId="HeaderFax">
    <w:name w:val="Header Fax"/>
    <w:basedOn w:val="BodyText"/>
    <w:qFormat/>
    <w:rsid w:val="008D34DC"/>
    <w:pPr>
      <w:spacing w:after="0" w:line="240" w:lineRule="auto"/>
    </w:pPr>
    <w:rPr>
      <w:b/>
      <w:caps/>
      <w:color w:val="0073CF"/>
      <w:spacing w:val="30"/>
      <w:sz w:val="16"/>
    </w:rPr>
  </w:style>
  <w:style w:type="paragraph" w:customStyle="1" w:styleId="HeaderOffices">
    <w:name w:val="Header Offices"/>
    <w:basedOn w:val="BodyText"/>
    <w:qFormat/>
    <w:rsid w:val="008D34DC"/>
    <w:pPr>
      <w:spacing w:before="60" w:after="60" w:line="240" w:lineRule="auto"/>
      <w:jc w:val="right"/>
    </w:pPr>
    <w:rPr>
      <w:color w:val="737373"/>
      <w:sz w:val="16"/>
    </w:rPr>
  </w:style>
  <w:style w:type="paragraph" w:customStyle="1" w:styleId="HeaderSubheader">
    <w:name w:val="Header Subheader"/>
    <w:basedOn w:val="BodyText"/>
    <w:qFormat/>
    <w:rsid w:val="008D34DC"/>
    <w:pPr>
      <w:spacing w:after="0" w:line="240" w:lineRule="auto"/>
      <w:jc w:val="right"/>
    </w:pPr>
    <w:rPr>
      <w:i/>
      <w:caps/>
      <w:spacing w:val="20"/>
      <w:sz w:val="20"/>
    </w:rPr>
  </w:style>
  <w:style w:type="numbering" w:customStyle="1" w:styleId="Headings">
    <w:name w:val="Headings"/>
    <w:uiPriority w:val="99"/>
    <w:rsid w:val="008D34DC"/>
    <w:pPr>
      <w:numPr>
        <w:numId w:val="15"/>
      </w:numPr>
    </w:pPr>
  </w:style>
  <w:style w:type="paragraph" w:customStyle="1" w:styleId="HelpHeading">
    <w:name w:val="Help Heading"/>
    <w:basedOn w:val="BodyText"/>
    <w:qFormat/>
    <w:rsid w:val="008D34DC"/>
    <w:pPr>
      <w:keepNext/>
      <w:keepLines/>
      <w:spacing w:before="260"/>
    </w:pPr>
    <w:rPr>
      <w:b/>
      <w:smallCaps/>
      <w:color w:val="2E3640"/>
      <w:spacing w:val="20"/>
      <w:sz w:val="22"/>
    </w:rPr>
  </w:style>
  <w:style w:type="character" w:customStyle="1" w:styleId="HighlightBlue">
    <w:name w:val="Highlight Blue"/>
    <w:basedOn w:val="DefaultParagraphFont"/>
    <w:uiPriority w:val="1"/>
    <w:qFormat/>
    <w:rsid w:val="008D34DC"/>
    <w:rPr>
      <w:bdr w:val="none" w:sz="0" w:space="0" w:color="auto"/>
      <w:shd w:val="clear" w:color="auto" w:fill="66FFFF"/>
    </w:rPr>
  </w:style>
  <w:style w:type="character" w:customStyle="1" w:styleId="HighlightGreen">
    <w:name w:val="Highlight Green"/>
    <w:uiPriority w:val="1"/>
    <w:qFormat/>
    <w:rsid w:val="008D34DC"/>
    <w:rPr>
      <w:bdr w:val="none" w:sz="0" w:space="0" w:color="auto"/>
      <w:shd w:val="clear" w:color="auto" w:fill="99FF66"/>
    </w:rPr>
  </w:style>
  <w:style w:type="character" w:customStyle="1" w:styleId="HighlightRed">
    <w:name w:val="Highlight Red"/>
    <w:uiPriority w:val="1"/>
    <w:qFormat/>
    <w:rsid w:val="008D34DC"/>
    <w:rPr>
      <w:b/>
      <w:color w:val="FFFFFF" w:themeColor="background1"/>
      <w:bdr w:val="none" w:sz="0" w:space="0" w:color="auto"/>
      <w:shd w:val="clear" w:color="auto" w:fill="FF0000"/>
    </w:rPr>
  </w:style>
  <w:style w:type="character" w:customStyle="1" w:styleId="HighlightYellow">
    <w:name w:val="Highlight Yellow"/>
    <w:uiPriority w:val="1"/>
    <w:qFormat/>
    <w:rsid w:val="008D34DC"/>
    <w:rPr>
      <w:color w:val="auto"/>
      <w:bdr w:val="none" w:sz="0" w:space="0" w:color="auto"/>
      <w:shd w:val="clear" w:color="auto" w:fill="FFFF00"/>
    </w:rPr>
  </w:style>
  <w:style w:type="paragraph" w:customStyle="1" w:styleId="ImportantNote">
    <w:name w:val="Important Note"/>
    <w:basedOn w:val="BodyText"/>
    <w:qFormat/>
    <w:rsid w:val="008D34DC"/>
    <w:pPr>
      <w:pBdr>
        <w:top w:val="single" w:sz="4" w:space="4" w:color="FFFFFF" w:themeColor="background1"/>
        <w:left w:val="single" w:sz="4" w:space="4" w:color="FFFFFF" w:themeColor="background1"/>
        <w:bottom w:val="single" w:sz="4" w:space="4" w:color="FFFFFF" w:themeColor="background1"/>
        <w:right w:val="single" w:sz="4" w:space="4" w:color="FFFFFF" w:themeColor="background1"/>
      </w:pBdr>
      <w:shd w:val="clear" w:color="auto" w:fill="F2DBDB" w:themeFill="accent2" w:themeFillTint="33"/>
      <w:spacing w:before="260" w:after="260"/>
      <w:ind w:left="567" w:hanging="567"/>
    </w:pPr>
  </w:style>
  <w:style w:type="character" w:customStyle="1" w:styleId="ImportantNoteLabel">
    <w:name w:val="Important Note Label"/>
    <w:uiPriority w:val="1"/>
    <w:qFormat/>
    <w:rsid w:val="008D34DC"/>
    <w:rPr>
      <w:b/>
      <w:color w:val="C00000"/>
    </w:rPr>
  </w:style>
  <w:style w:type="paragraph" w:styleId="Index1">
    <w:name w:val="index 1"/>
    <w:basedOn w:val="BodyText"/>
    <w:uiPriority w:val="99"/>
    <w:semiHidden/>
    <w:unhideWhenUsed/>
    <w:rsid w:val="008D34DC"/>
    <w:pPr>
      <w:spacing w:after="0" w:line="240" w:lineRule="auto"/>
    </w:pPr>
  </w:style>
  <w:style w:type="paragraph" w:styleId="IndexHeading">
    <w:name w:val="index heading"/>
    <w:basedOn w:val="BodyText"/>
    <w:next w:val="Index1"/>
    <w:uiPriority w:val="99"/>
    <w:semiHidden/>
    <w:unhideWhenUsed/>
    <w:rsid w:val="008D34DC"/>
    <w:pPr>
      <w:keepNext/>
      <w:spacing w:before="260" w:after="0" w:line="240" w:lineRule="auto"/>
    </w:pPr>
    <w:rPr>
      <w:rFonts w:eastAsiaTheme="majorEastAsia" w:cstheme="majorBidi"/>
      <w:b/>
      <w:bCs/>
      <w:color w:val="0073CF"/>
      <w:spacing w:val="20"/>
      <w:sz w:val="26"/>
    </w:rPr>
  </w:style>
  <w:style w:type="paragraph" w:customStyle="1" w:styleId="InsideCoverSupertitle">
    <w:name w:val="Inside Cover Supertitle"/>
    <w:basedOn w:val="BodyText"/>
    <w:qFormat/>
    <w:rsid w:val="008D34DC"/>
    <w:pPr>
      <w:pBdr>
        <w:bottom w:val="single" w:sz="4" w:space="14" w:color="808080" w:themeColor="background1" w:themeShade="80"/>
      </w:pBdr>
      <w:spacing w:before="160"/>
      <w:jc w:val="center"/>
    </w:pPr>
    <w:rPr>
      <w:b/>
      <w:caps/>
      <w:color w:val="737373"/>
      <w:spacing w:val="30"/>
      <w:sz w:val="20"/>
    </w:rPr>
  </w:style>
  <w:style w:type="paragraph" w:customStyle="1" w:styleId="InsideCoverTitle">
    <w:name w:val="Inside Cover Title"/>
    <w:basedOn w:val="InsideCoverSupertitle"/>
    <w:next w:val="BodyText"/>
    <w:qFormat/>
    <w:rsid w:val="008D34DC"/>
    <w:pPr>
      <w:spacing w:before="100" w:after="720" w:line="600" w:lineRule="atLeast"/>
    </w:pPr>
    <w:rPr>
      <w:b w:val="0"/>
      <w:caps w:val="0"/>
      <w:color w:val="0073CF"/>
      <w:spacing w:val="0"/>
      <w:sz w:val="48"/>
    </w:rPr>
  </w:style>
  <w:style w:type="paragraph" w:customStyle="1" w:styleId="InstructionSingleLine">
    <w:name w:val="Instruction Single Line"/>
    <w:basedOn w:val="BodyText"/>
    <w:qFormat/>
    <w:rsid w:val="008D34DC"/>
    <w:pPr>
      <w:numPr>
        <w:numId w:val="27"/>
      </w:numPr>
      <w:pBdr>
        <w:top w:val="dotted" w:sz="4" w:space="4" w:color="0073CF"/>
        <w:bottom w:val="dotted" w:sz="4" w:space="4" w:color="0073CF"/>
      </w:pBdr>
    </w:pPr>
  </w:style>
  <w:style w:type="numbering" w:customStyle="1" w:styleId="ListBullets">
    <w:name w:val="ListBullets"/>
    <w:uiPriority w:val="99"/>
    <w:rsid w:val="008D34DC"/>
    <w:pPr>
      <w:numPr>
        <w:numId w:val="17"/>
      </w:numPr>
    </w:pPr>
  </w:style>
  <w:style w:type="paragraph" w:customStyle="1" w:styleId="ListBulletCondensed">
    <w:name w:val="List Bullet Condensed"/>
    <w:basedOn w:val="ListBullet"/>
    <w:qFormat/>
    <w:rsid w:val="008D34DC"/>
    <w:pPr>
      <w:contextualSpacing/>
    </w:pPr>
  </w:style>
  <w:style w:type="paragraph" w:styleId="ListBullet">
    <w:name w:val="List Bullet"/>
    <w:basedOn w:val="BodyText"/>
    <w:uiPriority w:val="99"/>
    <w:unhideWhenUsed/>
    <w:rsid w:val="008D34DC"/>
    <w:pPr>
      <w:numPr>
        <w:numId w:val="17"/>
      </w:numPr>
    </w:pPr>
  </w:style>
  <w:style w:type="paragraph" w:styleId="ListBullet2">
    <w:name w:val="List Bullet 2"/>
    <w:basedOn w:val="ListBullet"/>
    <w:uiPriority w:val="99"/>
    <w:unhideWhenUsed/>
    <w:rsid w:val="008D34DC"/>
    <w:pPr>
      <w:numPr>
        <w:ilvl w:val="1"/>
      </w:numPr>
    </w:pPr>
  </w:style>
  <w:style w:type="paragraph" w:styleId="ListBullet3">
    <w:name w:val="List Bullet 3"/>
    <w:basedOn w:val="ListBullet"/>
    <w:uiPriority w:val="99"/>
    <w:unhideWhenUsed/>
    <w:rsid w:val="008D34DC"/>
    <w:pPr>
      <w:numPr>
        <w:ilvl w:val="2"/>
      </w:numPr>
    </w:pPr>
  </w:style>
  <w:style w:type="paragraph" w:styleId="ListBullet4">
    <w:name w:val="List Bullet 4"/>
    <w:basedOn w:val="ListBullet"/>
    <w:uiPriority w:val="99"/>
    <w:unhideWhenUsed/>
    <w:rsid w:val="008D34DC"/>
    <w:pPr>
      <w:numPr>
        <w:ilvl w:val="3"/>
      </w:numPr>
    </w:pPr>
  </w:style>
  <w:style w:type="paragraph" w:styleId="ListBullet5">
    <w:name w:val="List Bullet 5"/>
    <w:basedOn w:val="ListBullet3"/>
    <w:uiPriority w:val="99"/>
    <w:unhideWhenUsed/>
    <w:rsid w:val="008D34DC"/>
    <w:pPr>
      <w:numPr>
        <w:ilvl w:val="4"/>
      </w:numPr>
    </w:pPr>
  </w:style>
  <w:style w:type="paragraph" w:styleId="List2">
    <w:name w:val="List 2"/>
    <w:basedOn w:val="Normal"/>
    <w:uiPriority w:val="99"/>
    <w:semiHidden/>
    <w:unhideWhenUsed/>
    <w:rsid w:val="008D34DC"/>
    <w:pPr>
      <w:spacing w:after="160" w:line="260" w:lineRule="atLeast"/>
      <w:ind w:left="566" w:hanging="283"/>
      <w:contextualSpacing/>
    </w:pPr>
    <w:rPr>
      <w:rFonts w:ascii="Century Gothic" w:hAnsi="Century Gothic"/>
      <w:spacing w:val="4"/>
      <w:sz w:val="18"/>
      <w:lang w:val="en-AU" w:eastAsia="en-AU" w:bidi="ar-SA"/>
    </w:rPr>
  </w:style>
  <w:style w:type="paragraph" w:customStyle="1" w:styleId="ListBullet2Condensed">
    <w:name w:val="List Bullet 2 Condensed"/>
    <w:basedOn w:val="ListBullet2"/>
    <w:qFormat/>
    <w:rsid w:val="008D34DC"/>
    <w:pPr>
      <w:contextualSpacing/>
    </w:pPr>
  </w:style>
  <w:style w:type="paragraph" w:customStyle="1" w:styleId="ListBullet3Condensed">
    <w:name w:val="List Bullet 3 Condensed"/>
    <w:basedOn w:val="ListBullet3"/>
    <w:qFormat/>
    <w:rsid w:val="008D34DC"/>
    <w:pPr>
      <w:contextualSpacing/>
    </w:pPr>
  </w:style>
  <w:style w:type="paragraph" w:customStyle="1" w:styleId="ListBullet4Condensed">
    <w:name w:val="List Bullet 4 Condensed"/>
    <w:basedOn w:val="ListBullet4"/>
    <w:qFormat/>
    <w:rsid w:val="008D34DC"/>
    <w:pPr>
      <w:contextualSpacing/>
    </w:pPr>
  </w:style>
  <w:style w:type="paragraph" w:customStyle="1" w:styleId="ListBullet5Condensed">
    <w:name w:val="List Bullet 5 Condensed"/>
    <w:basedOn w:val="ListBullet5"/>
    <w:qFormat/>
    <w:rsid w:val="008D34DC"/>
    <w:pPr>
      <w:contextualSpacing/>
    </w:pPr>
  </w:style>
  <w:style w:type="paragraph" w:styleId="ListContinue">
    <w:name w:val="List Continue"/>
    <w:basedOn w:val="BodyText"/>
    <w:uiPriority w:val="99"/>
    <w:unhideWhenUsed/>
    <w:rsid w:val="008D34DC"/>
    <w:pPr>
      <w:ind w:left="567"/>
    </w:pPr>
  </w:style>
  <w:style w:type="paragraph" w:styleId="ListContinue2">
    <w:name w:val="List Continue 2"/>
    <w:basedOn w:val="ListContinue"/>
    <w:uiPriority w:val="99"/>
    <w:semiHidden/>
    <w:unhideWhenUsed/>
    <w:rsid w:val="008D34DC"/>
    <w:pPr>
      <w:ind w:left="1134"/>
    </w:pPr>
  </w:style>
  <w:style w:type="paragraph" w:styleId="ListContinue3">
    <w:name w:val="List Continue 3"/>
    <w:basedOn w:val="ListContinue"/>
    <w:uiPriority w:val="99"/>
    <w:semiHidden/>
    <w:unhideWhenUsed/>
    <w:rsid w:val="008D34DC"/>
    <w:pPr>
      <w:ind w:left="1701"/>
    </w:pPr>
  </w:style>
  <w:style w:type="paragraph" w:styleId="ListContinue4">
    <w:name w:val="List Continue 4"/>
    <w:basedOn w:val="ListContinue"/>
    <w:uiPriority w:val="99"/>
    <w:semiHidden/>
    <w:unhideWhenUsed/>
    <w:rsid w:val="008D34DC"/>
    <w:pPr>
      <w:ind w:left="2268"/>
    </w:pPr>
  </w:style>
  <w:style w:type="paragraph" w:styleId="ListContinue5">
    <w:name w:val="List Continue 5"/>
    <w:basedOn w:val="ListContinue"/>
    <w:uiPriority w:val="99"/>
    <w:semiHidden/>
    <w:unhideWhenUsed/>
    <w:rsid w:val="008D34DC"/>
    <w:pPr>
      <w:ind w:left="2835"/>
    </w:pPr>
  </w:style>
  <w:style w:type="paragraph" w:customStyle="1" w:styleId="ListNote">
    <w:name w:val="List Note"/>
    <w:basedOn w:val="ListContinue"/>
    <w:qFormat/>
    <w:rsid w:val="008D34DC"/>
    <w:pPr>
      <w:shd w:val="clear" w:color="auto" w:fill="C1EDFF"/>
    </w:pPr>
  </w:style>
  <w:style w:type="numbering" w:customStyle="1" w:styleId="ListNumbers">
    <w:name w:val="ListNumbers"/>
    <w:uiPriority w:val="99"/>
    <w:rsid w:val="008D34DC"/>
    <w:pPr>
      <w:numPr>
        <w:numId w:val="18"/>
      </w:numPr>
    </w:pPr>
  </w:style>
  <w:style w:type="paragraph" w:customStyle="1" w:styleId="MiniTOCItem">
    <w:name w:val="MiniTOCItem"/>
    <w:basedOn w:val="BodyText"/>
    <w:qFormat/>
    <w:rsid w:val="008D34DC"/>
    <w:pPr>
      <w:keepNext/>
      <w:keepLines/>
      <w:shd w:val="clear" w:color="auto" w:fill="EAEAEA"/>
      <w:tabs>
        <w:tab w:val="clear" w:pos="567"/>
        <w:tab w:val="clear" w:pos="1134"/>
        <w:tab w:val="clear" w:pos="1701"/>
        <w:tab w:val="clear" w:pos="2268"/>
        <w:tab w:val="clear" w:pos="2835"/>
        <w:tab w:val="clear" w:pos="3402"/>
        <w:tab w:val="clear" w:pos="3969"/>
        <w:tab w:val="clear" w:pos="4536"/>
        <w:tab w:val="clear" w:pos="5103"/>
        <w:tab w:val="right" w:leader="dot" w:pos="8902"/>
      </w:tabs>
      <w:spacing w:after="20"/>
    </w:pPr>
    <w:rPr>
      <w:b/>
      <w:color w:val="2E3640"/>
      <w:sz w:val="16"/>
    </w:rPr>
  </w:style>
  <w:style w:type="paragraph" w:styleId="ListNumber">
    <w:name w:val="List Number"/>
    <w:basedOn w:val="BodyText"/>
    <w:uiPriority w:val="99"/>
    <w:unhideWhenUsed/>
    <w:rsid w:val="008D34DC"/>
    <w:pPr>
      <w:numPr>
        <w:numId w:val="18"/>
      </w:numPr>
    </w:pPr>
  </w:style>
  <w:style w:type="paragraph" w:styleId="ListNumber2">
    <w:name w:val="List Number 2"/>
    <w:basedOn w:val="ListNumber"/>
    <w:uiPriority w:val="99"/>
    <w:semiHidden/>
    <w:unhideWhenUsed/>
    <w:rsid w:val="008D34DC"/>
    <w:pPr>
      <w:numPr>
        <w:ilvl w:val="1"/>
      </w:numPr>
    </w:pPr>
  </w:style>
  <w:style w:type="paragraph" w:styleId="ListNumber3">
    <w:name w:val="List Number 3"/>
    <w:basedOn w:val="ListNumber"/>
    <w:uiPriority w:val="99"/>
    <w:semiHidden/>
    <w:unhideWhenUsed/>
    <w:rsid w:val="008D34DC"/>
    <w:pPr>
      <w:numPr>
        <w:ilvl w:val="2"/>
      </w:numPr>
    </w:pPr>
  </w:style>
  <w:style w:type="paragraph" w:styleId="ListNumber4">
    <w:name w:val="List Number 4"/>
    <w:basedOn w:val="ListNumber"/>
    <w:uiPriority w:val="99"/>
    <w:semiHidden/>
    <w:unhideWhenUsed/>
    <w:rsid w:val="008D34DC"/>
    <w:pPr>
      <w:numPr>
        <w:ilvl w:val="3"/>
      </w:numPr>
    </w:pPr>
  </w:style>
  <w:style w:type="paragraph" w:styleId="ListNumber5">
    <w:name w:val="List Number 5"/>
    <w:basedOn w:val="ListNumber"/>
    <w:uiPriority w:val="99"/>
    <w:semiHidden/>
    <w:unhideWhenUsed/>
    <w:rsid w:val="008D34DC"/>
    <w:pPr>
      <w:numPr>
        <w:ilvl w:val="4"/>
      </w:numPr>
    </w:pPr>
  </w:style>
  <w:style w:type="paragraph" w:customStyle="1" w:styleId="MiniTOCTitle">
    <w:name w:val="MiniTOCTitle"/>
    <w:basedOn w:val="MiniTOCItem"/>
    <w:next w:val="MiniTOCItem"/>
    <w:qFormat/>
    <w:rsid w:val="008D34DC"/>
    <w:pPr>
      <w:shd w:val="clear" w:color="auto" w:fill="2E3640"/>
      <w:spacing w:before="80" w:after="40" w:line="280" w:lineRule="atLeast"/>
    </w:pPr>
    <w:rPr>
      <w:color w:val="F2F2F2" w:themeColor="background1" w:themeShade="F2"/>
    </w:rPr>
  </w:style>
  <w:style w:type="paragraph" w:customStyle="1" w:styleId="Note">
    <w:name w:val="Note"/>
    <w:basedOn w:val="BodyText"/>
    <w:qFormat/>
    <w:rsid w:val="008D34DC"/>
    <w:pPr>
      <w:pBdr>
        <w:top w:val="single" w:sz="4" w:space="4" w:color="FFFFFF" w:themeColor="background1"/>
        <w:left w:val="single" w:sz="4" w:space="4" w:color="FFFFFF" w:themeColor="background1"/>
        <w:bottom w:val="single" w:sz="4" w:space="4" w:color="FFFFFF" w:themeColor="background1"/>
        <w:right w:val="single" w:sz="4" w:space="4" w:color="FFFFFF" w:themeColor="background1"/>
      </w:pBdr>
      <w:shd w:val="clear" w:color="auto" w:fill="C1EDFF"/>
      <w:spacing w:before="260" w:after="260"/>
      <w:ind w:left="567" w:hanging="567"/>
    </w:pPr>
  </w:style>
  <w:style w:type="character" w:customStyle="1" w:styleId="NoteLabel">
    <w:name w:val="Note Label"/>
    <w:basedOn w:val="DefaultParagraphFont"/>
    <w:uiPriority w:val="1"/>
    <w:qFormat/>
    <w:rsid w:val="008D34DC"/>
    <w:rPr>
      <w:b/>
      <w:color w:val="003366"/>
    </w:rPr>
  </w:style>
  <w:style w:type="character" w:customStyle="1" w:styleId="P2Blue">
    <w:name w:val="P2 Blue"/>
    <w:basedOn w:val="DefaultParagraphFont"/>
    <w:uiPriority w:val="1"/>
    <w:qFormat/>
    <w:rsid w:val="008D34DC"/>
    <w:rPr>
      <w:color w:val="00A1DE"/>
    </w:rPr>
  </w:style>
  <w:style w:type="character" w:customStyle="1" w:styleId="P2Green">
    <w:name w:val="P2 Green"/>
    <w:basedOn w:val="DefaultParagraphFont"/>
    <w:uiPriority w:val="1"/>
    <w:qFormat/>
    <w:rsid w:val="008D34DC"/>
    <w:rPr>
      <w:color w:val="82BE5A"/>
    </w:rPr>
  </w:style>
  <w:style w:type="character" w:customStyle="1" w:styleId="P2Grey">
    <w:name w:val="P2 Grey"/>
    <w:basedOn w:val="DefaultParagraphFont"/>
    <w:uiPriority w:val="1"/>
    <w:qFormat/>
    <w:rsid w:val="008D34DC"/>
    <w:rPr>
      <w:color w:val="737373"/>
    </w:rPr>
  </w:style>
  <w:style w:type="character" w:customStyle="1" w:styleId="SpecialBlack">
    <w:name w:val="Special Black"/>
    <w:basedOn w:val="DefaultParagraphFont"/>
    <w:uiPriority w:val="1"/>
    <w:qFormat/>
    <w:rsid w:val="008D34DC"/>
    <w:rPr>
      <w:color w:val="000000"/>
    </w:rPr>
  </w:style>
  <w:style w:type="character" w:customStyle="1" w:styleId="SpecialBlue">
    <w:name w:val="Special Blue"/>
    <w:basedOn w:val="DefaultParagraphFont"/>
    <w:uiPriority w:val="1"/>
    <w:qFormat/>
    <w:rsid w:val="008D34DC"/>
    <w:rPr>
      <w:color w:val="0073CF"/>
    </w:rPr>
  </w:style>
  <w:style w:type="character" w:customStyle="1" w:styleId="SpecialBrown">
    <w:name w:val="Special Brown"/>
    <w:basedOn w:val="DefaultParagraphFont"/>
    <w:uiPriority w:val="1"/>
    <w:qFormat/>
    <w:rsid w:val="008D34DC"/>
    <w:rPr>
      <w:color w:val="663300"/>
    </w:rPr>
  </w:style>
  <w:style w:type="character" w:customStyle="1" w:styleId="SpecialGreen">
    <w:name w:val="Special Green"/>
    <w:basedOn w:val="DefaultParagraphFont"/>
    <w:uiPriority w:val="1"/>
    <w:qFormat/>
    <w:rsid w:val="008D34DC"/>
    <w:rPr>
      <w:color w:val="006600"/>
    </w:rPr>
  </w:style>
  <w:style w:type="character" w:customStyle="1" w:styleId="SpecialOrange">
    <w:name w:val="Special Orange"/>
    <w:basedOn w:val="DefaultParagraphFont"/>
    <w:uiPriority w:val="1"/>
    <w:qFormat/>
    <w:rsid w:val="008D34DC"/>
    <w:rPr>
      <w:color w:val="FF6600"/>
    </w:rPr>
  </w:style>
  <w:style w:type="character" w:customStyle="1" w:styleId="SpecialPink">
    <w:name w:val="Special Pink"/>
    <w:basedOn w:val="DefaultParagraphFont"/>
    <w:uiPriority w:val="1"/>
    <w:qFormat/>
    <w:rsid w:val="008D34DC"/>
    <w:rPr>
      <w:color w:val="CC0099"/>
    </w:rPr>
  </w:style>
  <w:style w:type="character" w:customStyle="1" w:styleId="SpecialPurple">
    <w:name w:val="Special Purple"/>
    <w:basedOn w:val="DefaultParagraphFont"/>
    <w:uiPriority w:val="1"/>
    <w:qFormat/>
    <w:rsid w:val="008D34DC"/>
    <w:rPr>
      <w:color w:val="6600CC"/>
    </w:rPr>
  </w:style>
  <w:style w:type="character" w:customStyle="1" w:styleId="SpecialRed">
    <w:name w:val="Special Red"/>
    <w:basedOn w:val="DefaultParagraphFont"/>
    <w:uiPriority w:val="1"/>
    <w:qFormat/>
    <w:rsid w:val="008D34DC"/>
    <w:rPr>
      <w:color w:val="FF0000"/>
    </w:rPr>
  </w:style>
  <w:style w:type="character" w:customStyle="1" w:styleId="SpecialTeal">
    <w:name w:val="Special Teal"/>
    <w:basedOn w:val="DefaultParagraphFont"/>
    <w:uiPriority w:val="1"/>
    <w:qFormat/>
    <w:rsid w:val="008D34DC"/>
    <w:rPr>
      <w:color w:val="006699"/>
    </w:rPr>
  </w:style>
  <w:style w:type="character" w:customStyle="1" w:styleId="SpecialWhite">
    <w:name w:val="Special White"/>
    <w:basedOn w:val="DefaultParagraphFont"/>
    <w:uiPriority w:val="1"/>
    <w:qFormat/>
    <w:rsid w:val="008D34DC"/>
    <w:rPr>
      <w:color w:val="FFFFFF"/>
    </w:rPr>
  </w:style>
  <w:style w:type="character" w:customStyle="1" w:styleId="SpecialYellow">
    <w:name w:val="Special Yellow"/>
    <w:basedOn w:val="DefaultParagraphFont"/>
    <w:uiPriority w:val="1"/>
    <w:qFormat/>
    <w:rsid w:val="008D34DC"/>
    <w:rPr>
      <w:color w:val="E6BA00"/>
    </w:rPr>
  </w:style>
  <w:style w:type="paragraph" w:customStyle="1" w:styleId="StepNumber">
    <w:name w:val="Step Number"/>
    <w:basedOn w:val="BodyText"/>
    <w:qFormat/>
    <w:rsid w:val="008D34DC"/>
    <w:pPr>
      <w:numPr>
        <w:numId w:val="29"/>
      </w:numPr>
    </w:pPr>
  </w:style>
  <w:style w:type="character" w:customStyle="1" w:styleId="StrongEmphasis">
    <w:name w:val="Strong Emphasis"/>
    <w:basedOn w:val="DefaultParagraphFont"/>
    <w:uiPriority w:val="1"/>
    <w:qFormat/>
    <w:rsid w:val="008D34DC"/>
    <w:rPr>
      <w:b/>
      <w:i/>
    </w:rPr>
  </w:style>
  <w:style w:type="paragraph" w:styleId="Subtitle">
    <w:name w:val="Subtitle"/>
    <w:basedOn w:val="Title"/>
    <w:next w:val="BodyText"/>
    <w:link w:val="SubtitleChar"/>
    <w:uiPriority w:val="11"/>
    <w:qFormat/>
    <w:rsid w:val="008D34DC"/>
    <w:pPr>
      <w:numPr>
        <w:ilvl w:val="1"/>
      </w:numPr>
      <w:ind w:left="284"/>
    </w:pPr>
    <w:rPr>
      <w:rFonts w:asciiTheme="majorHAnsi" w:hAnsiTheme="majorHAnsi"/>
      <w:i/>
      <w:iCs/>
      <w:color w:val="4F81BD" w:themeColor="accent1"/>
      <w:spacing w:val="15"/>
      <w:sz w:val="24"/>
      <w:szCs w:val="24"/>
    </w:rPr>
  </w:style>
  <w:style w:type="character" w:customStyle="1" w:styleId="SubtitleChar">
    <w:name w:val="Subtitle Char"/>
    <w:basedOn w:val="DefaultParagraphFont"/>
    <w:link w:val="Subtitle"/>
    <w:uiPriority w:val="11"/>
    <w:rsid w:val="008D34DC"/>
    <w:rPr>
      <w:rFonts w:asciiTheme="majorHAnsi" w:eastAsiaTheme="majorEastAsia" w:hAnsiTheme="majorHAnsi" w:cstheme="majorBidi"/>
      <w:i/>
      <w:iCs/>
      <w:color w:val="4F81BD" w:themeColor="accent1"/>
      <w:spacing w:val="15"/>
      <w:kern w:val="28"/>
      <w:sz w:val="24"/>
      <w:szCs w:val="24"/>
      <w:lang w:eastAsia="en-AU"/>
    </w:rPr>
  </w:style>
  <w:style w:type="paragraph" w:customStyle="1" w:styleId="Supertitle">
    <w:name w:val="Supertitle"/>
    <w:basedOn w:val="BodyText"/>
    <w:qFormat/>
    <w:rsid w:val="008D34DC"/>
    <w:pPr>
      <w:keepNext/>
      <w:spacing w:before="360" w:after="120"/>
    </w:pPr>
    <w:rPr>
      <w:color w:val="737373"/>
      <w:sz w:val="28"/>
    </w:rPr>
  </w:style>
  <w:style w:type="paragraph" w:styleId="Title">
    <w:name w:val="Title"/>
    <w:basedOn w:val="BodyText"/>
    <w:next w:val="Disclaimer"/>
    <w:link w:val="TitleChar"/>
    <w:uiPriority w:val="10"/>
    <w:qFormat/>
    <w:rsid w:val="008D34DC"/>
    <w:pPr>
      <w:spacing w:after="0" w:line="240" w:lineRule="auto"/>
      <w:ind w:left="624" w:right="567"/>
    </w:pPr>
    <w:rPr>
      <w:rFonts w:eastAsiaTheme="majorEastAsia" w:cstheme="majorBidi"/>
      <w:color w:val="737373"/>
      <w:kern w:val="28"/>
      <w:sz w:val="48"/>
      <w:szCs w:val="52"/>
    </w:rPr>
  </w:style>
  <w:style w:type="character" w:customStyle="1" w:styleId="TitleChar">
    <w:name w:val="Title Char"/>
    <w:basedOn w:val="DefaultParagraphFont"/>
    <w:link w:val="Title"/>
    <w:uiPriority w:val="10"/>
    <w:rsid w:val="008D34DC"/>
    <w:rPr>
      <w:rFonts w:ascii="Century Gothic" w:eastAsiaTheme="majorEastAsia" w:hAnsi="Century Gothic" w:cstheme="majorBidi"/>
      <w:color w:val="737373"/>
      <w:spacing w:val="4"/>
      <w:kern w:val="28"/>
      <w:sz w:val="48"/>
      <w:szCs w:val="52"/>
      <w:lang w:eastAsia="en-AU"/>
    </w:rPr>
  </w:style>
  <w:style w:type="paragraph" w:customStyle="1" w:styleId="TableCell">
    <w:name w:val="Table Cell"/>
    <w:basedOn w:val="BodyText"/>
    <w:qFormat/>
    <w:rsid w:val="008D34DC"/>
    <w:pPr>
      <w:tabs>
        <w:tab w:val="left" w:pos="284"/>
        <w:tab w:val="left" w:pos="851"/>
      </w:tabs>
      <w:spacing w:before="40" w:after="40"/>
    </w:pPr>
    <w:rPr>
      <w:sz w:val="16"/>
    </w:rPr>
  </w:style>
  <w:style w:type="paragraph" w:customStyle="1" w:styleId="TableBullet">
    <w:name w:val="Table Bullet"/>
    <w:basedOn w:val="TableCell"/>
    <w:qFormat/>
    <w:rsid w:val="008D34DC"/>
    <w:pPr>
      <w:numPr>
        <w:numId w:val="28"/>
      </w:numPr>
      <w:tabs>
        <w:tab w:val="clear" w:pos="1701"/>
        <w:tab w:val="clear" w:pos="2268"/>
        <w:tab w:val="clear" w:pos="2835"/>
        <w:tab w:val="clear" w:pos="3402"/>
        <w:tab w:val="clear" w:pos="3969"/>
        <w:tab w:val="clear" w:pos="4536"/>
        <w:tab w:val="clear" w:pos="5103"/>
      </w:tabs>
    </w:pPr>
  </w:style>
  <w:style w:type="paragraph" w:customStyle="1" w:styleId="TableBullet2">
    <w:name w:val="Table Bullet 2"/>
    <w:basedOn w:val="TableBullet"/>
    <w:qFormat/>
    <w:rsid w:val="008D34DC"/>
    <w:pPr>
      <w:numPr>
        <w:ilvl w:val="1"/>
      </w:numPr>
    </w:pPr>
  </w:style>
  <w:style w:type="paragraph" w:customStyle="1" w:styleId="TableBullet3">
    <w:name w:val="Table Bullet 3"/>
    <w:basedOn w:val="TableBullet2"/>
    <w:qFormat/>
    <w:rsid w:val="008D34DC"/>
    <w:pPr>
      <w:numPr>
        <w:ilvl w:val="2"/>
      </w:numPr>
    </w:pPr>
  </w:style>
  <w:style w:type="paragraph" w:customStyle="1" w:styleId="TableNumber">
    <w:name w:val="Table Number"/>
    <w:basedOn w:val="TableCell"/>
    <w:qFormat/>
    <w:rsid w:val="008D34DC"/>
    <w:pPr>
      <w:numPr>
        <w:numId w:val="21"/>
      </w:numPr>
      <w:tabs>
        <w:tab w:val="clear" w:pos="1701"/>
        <w:tab w:val="clear" w:pos="2268"/>
        <w:tab w:val="clear" w:pos="2835"/>
        <w:tab w:val="clear" w:pos="3402"/>
        <w:tab w:val="clear" w:pos="3969"/>
        <w:tab w:val="clear" w:pos="4536"/>
        <w:tab w:val="clear" w:pos="5103"/>
      </w:tabs>
    </w:pPr>
  </w:style>
  <w:style w:type="paragraph" w:customStyle="1" w:styleId="TableNumber2">
    <w:name w:val="Table Number 2"/>
    <w:basedOn w:val="TableNumber"/>
    <w:qFormat/>
    <w:rsid w:val="008D34DC"/>
    <w:pPr>
      <w:numPr>
        <w:ilvl w:val="1"/>
      </w:numPr>
    </w:pPr>
  </w:style>
  <w:style w:type="paragraph" w:customStyle="1" w:styleId="TableNumber3">
    <w:name w:val="Table Number 3"/>
    <w:basedOn w:val="TableNumber2"/>
    <w:qFormat/>
    <w:rsid w:val="008D34DC"/>
    <w:pPr>
      <w:numPr>
        <w:ilvl w:val="2"/>
      </w:numPr>
    </w:pPr>
  </w:style>
  <w:style w:type="numbering" w:customStyle="1" w:styleId="TableNumbers">
    <w:name w:val="TableNumbers"/>
    <w:uiPriority w:val="99"/>
    <w:rsid w:val="008D34DC"/>
    <w:pPr>
      <w:numPr>
        <w:numId w:val="21"/>
      </w:numPr>
    </w:pPr>
  </w:style>
  <w:style w:type="paragraph" w:customStyle="1" w:styleId="ThingstoNoticeHeading">
    <w:name w:val="Things to Notice Heading"/>
    <w:basedOn w:val="HelpHeading"/>
    <w:qFormat/>
    <w:rsid w:val="008D34DC"/>
    <w:pPr>
      <w:pBdr>
        <w:top w:val="single" w:sz="4" w:space="2" w:color="808080" w:themeColor="background1" w:themeShade="80"/>
        <w:left w:val="single" w:sz="4" w:space="4" w:color="808080" w:themeColor="background1" w:themeShade="80"/>
        <w:bottom w:val="single" w:sz="4" w:space="2" w:color="808080" w:themeColor="background1" w:themeShade="80"/>
        <w:right w:val="single" w:sz="4" w:space="4" w:color="808080" w:themeColor="background1" w:themeShade="80"/>
      </w:pBdr>
      <w:spacing w:after="260"/>
    </w:pPr>
    <w:rPr>
      <w:sz w:val="20"/>
    </w:rPr>
  </w:style>
  <w:style w:type="paragraph" w:customStyle="1" w:styleId="ThingstoNoticeBullet">
    <w:name w:val="Things to Notice Bullet"/>
    <w:basedOn w:val="ListBullet"/>
    <w:qFormat/>
    <w:rsid w:val="008D34DC"/>
    <w:pPr>
      <w:pBdr>
        <w:top w:val="single" w:sz="4" w:space="2" w:color="808080" w:themeColor="background1" w:themeShade="80"/>
        <w:left w:val="single" w:sz="4" w:space="4" w:color="808080" w:themeColor="background1" w:themeShade="80"/>
        <w:bottom w:val="single" w:sz="4" w:space="2" w:color="808080" w:themeColor="background1" w:themeShade="80"/>
        <w:right w:val="single" w:sz="4" w:space="4" w:color="808080" w:themeColor="background1" w:themeShade="80"/>
      </w:pBdr>
      <w:ind w:left="284" w:hanging="284"/>
    </w:pPr>
  </w:style>
  <w:style w:type="paragraph" w:customStyle="1" w:styleId="ThingstoNoticeBullet2">
    <w:name w:val="Things to Notice Bullet 2"/>
    <w:basedOn w:val="ThingstoNoticeBullet"/>
    <w:qFormat/>
    <w:rsid w:val="008D34DC"/>
    <w:pPr>
      <w:ind w:left="568"/>
    </w:pPr>
  </w:style>
  <w:style w:type="paragraph" w:customStyle="1" w:styleId="ThingstoNoticeBullet3">
    <w:name w:val="Things to Notice Bullet 3"/>
    <w:basedOn w:val="ThingstoNoticeBullet2"/>
    <w:qFormat/>
    <w:rsid w:val="008D34DC"/>
    <w:pPr>
      <w:ind w:left="851"/>
    </w:pPr>
  </w:style>
  <w:style w:type="paragraph" w:customStyle="1" w:styleId="TitleCover">
    <w:name w:val="Title Cover"/>
    <w:basedOn w:val="Title"/>
    <w:next w:val="Title"/>
    <w:qFormat/>
    <w:rsid w:val="008D34DC"/>
    <w:pPr>
      <w:spacing w:before="3360" w:after="360"/>
    </w:pPr>
    <w:rPr>
      <w:color w:val="00A1DE"/>
    </w:rPr>
  </w:style>
  <w:style w:type="paragraph" w:customStyle="1" w:styleId="TitleSection">
    <w:name w:val="Title Section"/>
    <w:basedOn w:val="BodyText"/>
    <w:qFormat/>
    <w:rsid w:val="008D34DC"/>
    <w:pPr>
      <w:keepNext/>
      <w:spacing w:before="240" w:after="120" w:line="240" w:lineRule="auto"/>
      <w:outlineLvl w:val="0"/>
    </w:pPr>
    <w:rPr>
      <w:rFonts w:eastAsiaTheme="majorEastAsia" w:cstheme="majorBidi"/>
      <w:color w:val="0073CF"/>
      <w:kern w:val="28"/>
      <w:sz w:val="40"/>
      <w:szCs w:val="52"/>
    </w:rPr>
  </w:style>
  <w:style w:type="paragraph" w:styleId="TOCHeading">
    <w:name w:val="TOC Heading"/>
    <w:basedOn w:val="TitleSection"/>
    <w:next w:val="BodyText"/>
    <w:uiPriority w:val="39"/>
    <w:unhideWhenUsed/>
    <w:qFormat/>
    <w:rsid w:val="008D34DC"/>
    <w:pPr>
      <w:tabs>
        <w:tab w:val="clear" w:pos="567"/>
        <w:tab w:val="clear" w:pos="1134"/>
        <w:tab w:val="clear" w:pos="1701"/>
        <w:tab w:val="clear" w:pos="2268"/>
        <w:tab w:val="clear" w:pos="2835"/>
        <w:tab w:val="clear" w:pos="3402"/>
        <w:tab w:val="clear" w:pos="3969"/>
        <w:tab w:val="clear" w:pos="4536"/>
        <w:tab w:val="clear" w:pos="5103"/>
      </w:tabs>
      <w:spacing w:before="480" w:after="0" w:line="276" w:lineRule="auto"/>
      <w:jc w:val="center"/>
    </w:pPr>
    <w:rPr>
      <w:spacing w:val="0"/>
      <w:kern w:val="0"/>
    </w:rPr>
  </w:style>
  <w:style w:type="paragraph" w:styleId="TOC1">
    <w:name w:val="toc 1"/>
    <w:autoRedefine/>
    <w:uiPriority w:val="39"/>
    <w:unhideWhenUsed/>
    <w:rsid w:val="008D34DC"/>
    <w:pPr>
      <w:tabs>
        <w:tab w:val="left" w:pos="567"/>
        <w:tab w:val="right" w:leader="dot" w:pos="9061"/>
      </w:tabs>
      <w:spacing w:before="120" w:after="120" w:line="240" w:lineRule="auto"/>
    </w:pPr>
    <w:rPr>
      <w:rFonts w:ascii="Century Gothic" w:eastAsiaTheme="minorEastAsia" w:hAnsi="Century Gothic"/>
      <w:b/>
      <w:spacing w:val="4"/>
      <w:sz w:val="16"/>
      <w:lang w:eastAsia="en-AU"/>
    </w:rPr>
  </w:style>
  <w:style w:type="table" w:customStyle="1" w:styleId="P2Table">
    <w:name w:val="P2 Table"/>
    <w:basedOn w:val="TableNormal"/>
    <w:uiPriority w:val="99"/>
    <w:rsid w:val="008D34DC"/>
    <w:pPr>
      <w:spacing w:after="0" w:line="240" w:lineRule="auto"/>
    </w:pPr>
    <w:rPr>
      <w:rFonts w:ascii="Calibri" w:eastAsiaTheme="minorEastAsia" w:hAnsi="Calibri"/>
      <w:spacing w:val="4"/>
      <w:sz w:val="20"/>
      <w:lang w:eastAsia="en-AU"/>
    </w:rPr>
    <w:tblPr>
      <w:tblInd w:w="170"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Pr>
    <w:trPr>
      <w:cantSplit/>
    </w:trPr>
    <w:tblStylePr w:type="firstRow">
      <w:pPr>
        <w:keepNext/>
        <w:wordWrap/>
      </w:pPr>
      <w:rPr>
        <w:b/>
        <w:color w:val="FFFFFF"/>
      </w:rPr>
      <w:tblPr/>
      <w:trPr>
        <w:tblHeader/>
      </w:trPr>
      <w:tcPr>
        <w:shd w:val="clear" w:color="auto" w:fill="0073CF"/>
      </w:tcPr>
    </w:tblStylePr>
  </w:style>
  <w:style w:type="paragraph" w:styleId="TOC2">
    <w:name w:val="toc 2"/>
    <w:basedOn w:val="TOC1"/>
    <w:autoRedefine/>
    <w:uiPriority w:val="39"/>
    <w:unhideWhenUsed/>
    <w:rsid w:val="008D34DC"/>
    <w:pPr>
      <w:spacing w:before="20" w:after="20"/>
    </w:pPr>
  </w:style>
  <w:style w:type="paragraph" w:styleId="TOC3">
    <w:name w:val="toc 3"/>
    <w:basedOn w:val="TOC2"/>
    <w:autoRedefine/>
    <w:uiPriority w:val="39"/>
    <w:unhideWhenUsed/>
    <w:rsid w:val="008D34DC"/>
    <w:pPr>
      <w:tabs>
        <w:tab w:val="left" w:pos="879"/>
      </w:tabs>
      <w:ind w:left="284"/>
    </w:pPr>
    <w:rPr>
      <w:b w:val="0"/>
    </w:rPr>
  </w:style>
  <w:style w:type="paragraph" w:customStyle="1" w:styleId="TOCTitle">
    <w:name w:val="TOCTitle"/>
    <w:basedOn w:val="TOCHeading"/>
    <w:qFormat/>
    <w:rsid w:val="008D34DC"/>
  </w:style>
  <w:style w:type="paragraph" w:customStyle="1" w:styleId="UsageNote">
    <w:name w:val="Usage Note"/>
    <w:basedOn w:val="BodyText"/>
    <w:qFormat/>
    <w:rsid w:val="008D34DC"/>
    <w:rPr>
      <w:vanish/>
      <w:color w:val="C00000"/>
      <w:u w:val="dotted" w:color="C00000"/>
    </w:rPr>
  </w:style>
  <w:style w:type="character" w:customStyle="1" w:styleId="UserInput">
    <w:name w:val="User Input"/>
    <w:basedOn w:val="DefaultParagraphFont"/>
    <w:uiPriority w:val="1"/>
    <w:qFormat/>
    <w:rsid w:val="008D34DC"/>
    <w:rPr>
      <w:rFonts w:ascii="Maiandra GD" w:hAnsi="Maiandra GD"/>
      <w:b/>
      <w:spacing w:val="10"/>
      <w:sz w:val="20"/>
    </w:rPr>
  </w:style>
  <w:style w:type="character" w:customStyle="1" w:styleId="Warning">
    <w:name w:val="Warning"/>
    <w:basedOn w:val="DefaultParagraphFont"/>
    <w:uiPriority w:val="1"/>
    <w:qFormat/>
    <w:rsid w:val="008D34DC"/>
    <w:rPr>
      <w:b/>
      <w:caps w:val="0"/>
      <w:smallCaps/>
      <w:color w:val="C00000"/>
      <w:spacing w:val="14"/>
    </w:rPr>
  </w:style>
  <w:style w:type="paragraph" w:customStyle="1" w:styleId="TableCellRight">
    <w:name w:val="Table Cell Right"/>
    <w:basedOn w:val="TableCell"/>
    <w:qFormat/>
    <w:rsid w:val="008D34DC"/>
    <w:pPr>
      <w:tabs>
        <w:tab w:val="clear" w:pos="1701"/>
        <w:tab w:val="clear" w:pos="2268"/>
        <w:tab w:val="clear" w:pos="2835"/>
        <w:tab w:val="clear" w:pos="3402"/>
        <w:tab w:val="clear" w:pos="3969"/>
        <w:tab w:val="clear" w:pos="4536"/>
        <w:tab w:val="clear" w:pos="5103"/>
      </w:tabs>
      <w:jc w:val="right"/>
    </w:pPr>
  </w:style>
  <w:style w:type="paragraph" w:customStyle="1" w:styleId="FooterLandscapeLetter">
    <w:name w:val="Footer Landscape Letter"/>
    <w:basedOn w:val="FooterLandscapeA4"/>
    <w:qFormat/>
    <w:rsid w:val="008D34DC"/>
    <w:pPr>
      <w:tabs>
        <w:tab w:val="clear" w:pos="14033"/>
        <w:tab w:val="right" w:pos="12899"/>
      </w:tabs>
    </w:pPr>
  </w:style>
  <w:style w:type="paragraph" w:styleId="Caption">
    <w:name w:val="caption"/>
    <w:basedOn w:val="BodyText"/>
    <w:next w:val="BodyText-FirstLine"/>
    <w:uiPriority w:val="35"/>
    <w:unhideWhenUsed/>
    <w:qFormat/>
    <w:rsid w:val="008D34DC"/>
    <w:pPr>
      <w:spacing w:line="240" w:lineRule="auto"/>
    </w:pPr>
    <w:rPr>
      <w:bCs/>
      <w:i/>
      <w:sz w:val="16"/>
      <w:szCs w:val="18"/>
    </w:rPr>
  </w:style>
  <w:style w:type="paragraph" w:customStyle="1" w:styleId="BodyTextCondensed">
    <w:name w:val="Body Text Condensed"/>
    <w:basedOn w:val="BodyText"/>
    <w:qFormat/>
    <w:rsid w:val="008D34DC"/>
    <w:pPr>
      <w:spacing w:after="0"/>
    </w:pPr>
  </w:style>
  <w:style w:type="numbering" w:customStyle="1" w:styleId="Checklists">
    <w:name w:val="Checklists"/>
    <w:uiPriority w:val="99"/>
    <w:rsid w:val="008D34DC"/>
    <w:pPr>
      <w:numPr>
        <w:numId w:val="22"/>
      </w:numPr>
    </w:pPr>
  </w:style>
  <w:style w:type="numbering" w:customStyle="1" w:styleId="ChecklistsCross">
    <w:name w:val="ChecklistsCross"/>
    <w:uiPriority w:val="99"/>
    <w:rsid w:val="008D34DC"/>
    <w:pPr>
      <w:numPr>
        <w:numId w:val="24"/>
      </w:numPr>
    </w:pPr>
  </w:style>
  <w:style w:type="numbering" w:customStyle="1" w:styleId="ChecklistsTick">
    <w:name w:val="ChecklistsTick"/>
    <w:uiPriority w:val="99"/>
    <w:rsid w:val="008D34DC"/>
    <w:pPr>
      <w:numPr>
        <w:numId w:val="26"/>
      </w:numPr>
    </w:pPr>
  </w:style>
  <w:style w:type="numbering" w:customStyle="1" w:styleId="Instructions">
    <w:name w:val="Instructions"/>
    <w:uiPriority w:val="99"/>
    <w:rsid w:val="008D34DC"/>
    <w:pPr>
      <w:numPr>
        <w:numId w:val="27"/>
      </w:numPr>
    </w:pPr>
  </w:style>
  <w:style w:type="numbering" w:customStyle="1" w:styleId="TableBullets">
    <w:name w:val="TableBullets"/>
    <w:uiPriority w:val="99"/>
    <w:rsid w:val="008D34DC"/>
    <w:pPr>
      <w:numPr>
        <w:numId w:val="28"/>
      </w:numPr>
    </w:pPr>
  </w:style>
  <w:style w:type="character" w:styleId="FollowedHyperlink">
    <w:name w:val="FollowedHyperlink"/>
    <w:basedOn w:val="DefaultParagraphFont"/>
    <w:uiPriority w:val="99"/>
    <w:semiHidden/>
    <w:unhideWhenUsed/>
    <w:rsid w:val="008D34DC"/>
    <w:rPr>
      <w:color w:val="82BE5A"/>
      <w:u w:val="single"/>
    </w:rPr>
  </w:style>
  <w:style w:type="character" w:styleId="Hyperlink">
    <w:name w:val="Hyperlink"/>
    <w:basedOn w:val="DefaultParagraphFont"/>
    <w:uiPriority w:val="99"/>
    <w:unhideWhenUsed/>
    <w:rsid w:val="008D34DC"/>
    <w:rPr>
      <w:color w:val="0073CF"/>
      <w:u w:val="single"/>
    </w:rPr>
  </w:style>
  <w:style w:type="paragraph" w:styleId="Index2">
    <w:name w:val="index 2"/>
    <w:basedOn w:val="Index1"/>
    <w:uiPriority w:val="99"/>
    <w:semiHidden/>
    <w:unhideWhenUsed/>
    <w:rsid w:val="008D34DC"/>
    <w:pPr>
      <w:spacing w:after="160" w:line="260" w:lineRule="atLeast"/>
      <w:ind w:left="340" w:hanging="170"/>
    </w:pPr>
  </w:style>
  <w:style w:type="paragraph" w:styleId="Index3">
    <w:name w:val="index 3"/>
    <w:basedOn w:val="Index2"/>
    <w:uiPriority w:val="99"/>
    <w:semiHidden/>
    <w:unhideWhenUsed/>
    <w:rsid w:val="008D34DC"/>
    <w:pPr>
      <w:ind w:left="510"/>
    </w:pPr>
  </w:style>
  <w:style w:type="numbering" w:customStyle="1" w:styleId="StepNumbers">
    <w:name w:val="StepNumbers"/>
    <w:uiPriority w:val="99"/>
    <w:rsid w:val="008D34DC"/>
    <w:pPr>
      <w:numPr>
        <w:numId w:val="29"/>
      </w:numPr>
    </w:pPr>
  </w:style>
  <w:style w:type="paragraph" w:styleId="TOC4">
    <w:name w:val="toc 4"/>
    <w:basedOn w:val="TOC3"/>
    <w:next w:val="Normal"/>
    <w:autoRedefine/>
    <w:uiPriority w:val="39"/>
    <w:semiHidden/>
    <w:unhideWhenUsed/>
    <w:rsid w:val="008D34DC"/>
    <w:pPr>
      <w:spacing w:after="100"/>
      <w:ind w:left="660"/>
    </w:pPr>
  </w:style>
  <w:style w:type="paragraph" w:styleId="TOC5">
    <w:name w:val="toc 5"/>
    <w:basedOn w:val="TOC4"/>
    <w:next w:val="Normal"/>
    <w:autoRedefine/>
    <w:uiPriority w:val="39"/>
    <w:semiHidden/>
    <w:unhideWhenUsed/>
    <w:rsid w:val="008D34DC"/>
    <w:pPr>
      <w:ind w:left="880"/>
    </w:pPr>
  </w:style>
  <w:style w:type="paragraph" w:styleId="TOC6">
    <w:name w:val="toc 6"/>
    <w:basedOn w:val="TOC5"/>
    <w:next w:val="Normal"/>
    <w:autoRedefine/>
    <w:uiPriority w:val="39"/>
    <w:semiHidden/>
    <w:unhideWhenUsed/>
    <w:rsid w:val="008D34DC"/>
    <w:pPr>
      <w:ind w:left="1100"/>
    </w:pPr>
  </w:style>
  <w:style w:type="paragraph" w:styleId="TOC7">
    <w:name w:val="toc 7"/>
    <w:basedOn w:val="TOC6"/>
    <w:next w:val="Normal"/>
    <w:autoRedefine/>
    <w:uiPriority w:val="39"/>
    <w:semiHidden/>
    <w:unhideWhenUsed/>
    <w:rsid w:val="008D34DC"/>
    <w:pPr>
      <w:ind w:left="1320"/>
    </w:pPr>
  </w:style>
  <w:style w:type="paragraph" w:styleId="TOC8">
    <w:name w:val="toc 8"/>
    <w:basedOn w:val="TOC7"/>
    <w:next w:val="Normal"/>
    <w:autoRedefine/>
    <w:uiPriority w:val="39"/>
    <w:unhideWhenUsed/>
    <w:rsid w:val="008D34DC"/>
    <w:pPr>
      <w:ind w:left="1540"/>
    </w:pPr>
  </w:style>
  <w:style w:type="paragraph" w:styleId="TOC9">
    <w:name w:val="toc 9"/>
    <w:basedOn w:val="TOC8"/>
    <w:next w:val="Normal"/>
    <w:autoRedefine/>
    <w:uiPriority w:val="39"/>
    <w:semiHidden/>
    <w:unhideWhenUsed/>
    <w:rsid w:val="008D34DC"/>
    <w:pPr>
      <w:ind w:left="1760"/>
    </w:pPr>
  </w:style>
  <w:style w:type="character" w:styleId="Strong">
    <w:name w:val="Strong"/>
    <w:basedOn w:val="DefaultParagraphFont"/>
    <w:uiPriority w:val="22"/>
    <w:qFormat/>
    <w:rsid w:val="008D34DC"/>
    <w:rPr>
      <w:b/>
      <w:bCs/>
    </w:rPr>
  </w:style>
  <w:style w:type="character" w:styleId="PlaceholderText">
    <w:name w:val="Placeholder Text"/>
    <w:basedOn w:val="DefaultParagraphFont"/>
    <w:uiPriority w:val="99"/>
    <w:semiHidden/>
    <w:rsid w:val="00935FE1"/>
    <w:rPr>
      <w:color w:val="808080"/>
    </w:rPr>
  </w:style>
  <w:style w:type="paragraph" w:styleId="BalloonText">
    <w:name w:val="Balloon Text"/>
    <w:basedOn w:val="Normal"/>
    <w:link w:val="BalloonTextChar"/>
    <w:uiPriority w:val="99"/>
    <w:semiHidden/>
    <w:unhideWhenUsed/>
    <w:rsid w:val="00935FE1"/>
    <w:pPr>
      <w:spacing w:after="160" w:line="260" w:lineRule="atLeast"/>
    </w:pPr>
    <w:rPr>
      <w:rFonts w:ascii="Tahoma" w:hAnsi="Tahoma" w:cs="Tahoma"/>
      <w:spacing w:val="4"/>
      <w:sz w:val="16"/>
      <w:szCs w:val="16"/>
      <w:lang w:val="en-AU" w:eastAsia="en-AU" w:bidi="ar-SA"/>
    </w:rPr>
  </w:style>
  <w:style w:type="character" w:customStyle="1" w:styleId="BalloonTextChar">
    <w:name w:val="Balloon Text Char"/>
    <w:basedOn w:val="DefaultParagraphFont"/>
    <w:link w:val="BalloonText"/>
    <w:uiPriority w:val="99"/>
    <w:semiHidden/>
    <w:rsid w:val="00935FE1"/>
    <w:rPr>
      <w:rFonts w:ascii="Tahoma" w:eastAsiaTheme="minorEastAsia" w:hAnsi="Tahoma" w:cs="Tahoma"/>
      <w:sz w:val="16"/>
      <w:szCs w:val="16"/>
      <w:lang w:eastAsia="en-AU"/>
    </w:rPr>
  </w:style>
  <w:style w:type="paragraph" w:customStyle="1" w:styleId="BasicParagraph">
    <w:name w:val="[Basic Paragraph]"/>
    <w:basedOn w:val="Normal"/>
    <w:uiPriority w:val="99"/>
    <w:rsid w:val="00001750"/>
    <w:pPr>
      <w:spacing w:after="160" w:line="260" w:lineRule="atLeast"/>
    </w:pPr>
    <w:rPr>
      <w:rFonts w:ascii="Century Gothic" w:hAnsi="Century Gothic"/>
      <w:spacing w:val="4"/>
      <w:sz w:val="18"/>
      <w:lang w:val="en-AU" w:eastAsia="en-AU" w:bidi="ar-SA"/>
    </w:rPr>
  </w:style>
  <w:style w:type="paragraph" w:styleId="NoSpacing">
    <w:name w:val="No Spacing"/>
    <w:aliases w:val="Table title"/>
    <w:basedOn w:val="Normal"/>
    <w:link w:val="NoSpacingChar"/>
    <w:uiPriority w:val="1"/>
    <w:qFormat/>
    <w:rsid w:val="00426AB9"/>
    <w:pPr>
      <w:framePr w:hSpace="180" w:wrap="around" w:vAnchor="text" w:hAnchor="margin" w:y="-53"/>
      <w:spacing w:after="160" w:line="260" w:lineRule="atLeast"/>
      <w:jc w:val="center"/>
    </w:pPr>
    <w:rPr>
      <w:rFonts w:ascii="Century Gothic" w:hAnsi="Century Gothic"/>
      <w:b/>
      <w:spacing w:val="4"/>
      <w:sz w:val="18"/>
      <w:szCs w:val="24"/>
      <w:lang w:val="en-AU" w:eastAsia="en-AU" w:bidi="ar-SA"/>
    </w:rPr>
  </w:style>
  <w:style w:type="paragraph" w:customStyle="1" w:styleId="Copyright">
    <w:name w:val="Copyright"/>
    <w:basedOn w:val="Normal"/>
    <w:qFormat/>
    <w:rsid w:val="00001750"/>
    <w:pPr>
      <w:tabs>
        <w:tab w:val="center" w:pos="4680"/>
        <w:tab w:val="right" w:pos="9360"/>
      </w:tabs>
      <w:spacing w:after="160" w:line="260" w:lineRule="atLeast"/>
    </w:pPr>
    <w:rPr>
      <w:rFonts w:ascii="Century Gothic" w:hAnsi="Century Gothic"/>
      <w:color w:val="1F497D" w:themeColor="text2"/>
      <w:spacing w:val="4"/>
      <w:sz w:val="28"/>
      <w:szCs w:val="24"/>
      <w:lang w:val="en-AU" w:eastAsia="en-AU" w:bidi="ar-SA"/>
    </w:rPr>
  </w:style>
  <w:style w:type="paragraph" w:customStyle="1" w:styleId="Numberedlist">
    <w:name w:val="Numbered list"/>
    <w:basedOn w:val="Normal"/>
    <w:link w:val="NumberedlistChar"/>
    <w:qFormat/>
    <w:rsid w:val="00F23F3C"/>
    <w:pPr>
      <w:framePr w:wrap="around" w:hAnchor="text"/>
      <w:numPr>
        <w:numId w:val="31"/>
      </w:numPr>
      <w:spacing w:after="160" w:line="260" w:lineRule="atLeast"/>
      <w:contextualSpacing/>
    </w:pPr>
    <w:rPr>
      <w:rFonts w:ascii="Century Gothic" w:hAnsi="Century Gothic"/>
      <w:spacing w:val="4"/>
      <w:sz w:val="18"/>
      <w:lang w:val="en-AU" w:eastAsia="en-AU" w:bidi="ar-SA"/>
    </w:rPr>
  </w:style>
  <w:style w:type="character" w:customStyle="1" w:styleId="NumberedlistChar">
    <w:name w:val="Numbered list Char"/>
    <w:basedOn w:val="DefaultParagraphFont"/>
    <w:link w:val="Numberedlist"/>
    <w:rsid w:val="00F23F3C"/>
    <w:rPr>
      <w:rFonts w:eastAsiaTheme="minorEastAsia"/>
      <w:sz w:val="20"/>
      <w:lang w:val="en-US" w:bidi="en-US"/>
    </w:rPr>
  </w:style>
  <w:style w:type="character" w:customStyle="1" w:styleId="NoSpacingChar">
    <w:name w:val="No Spacing Char"/>
    <w:aliases w:val="Table title Char"/>
    <w:basedOn w:val="DefaultParagraphFont"/>
    <w:link w:val="NoSpacing"/>
    <w:uiPriority w:val="1"/>
    <w:rsid w:val="00426AB9"/>
    <w:rPr>
      <w:rFonts w:eastAsiaTheme="minorEastAsia"/>
      <w:b/>
      <w:sz w:val="18"/>
      <w:szCs w:val="24"/>
      <w:lang w:val="en-US" w:bidi="en-US"/>
    </w:rPr>
  </w:style>
  <w:style w:type="paragraph" w:styleId="ListParagraph">
    <w:name w:val="List Paragraph"/>
    <w:aliases w:val="Left-Aligned Table Value,Table Value"/>
    <w:basedOn w:val="Normal"/>
    <w:link w:val="ListParagraphChar"/>
    <w:qFormat/>
    <w:rsid w:val="00426AB9"/>
    <w:pPr>
      <w:framePr w:hSpace="180" w:wrap="around" w:vAnchor="text" w:hAnchor="margin" w:y="-53"/>
      <w:spacing w:after="160" w:line="260" w:lineRule="atLeast"/>
      <w:contextualSpacing/>
    </w:pPr>
    <w:rPr>
      <w:rFonts w:ascii="Century Gothic" w:hAnsi="Century Gothic"/>
      <w:spacing w:val="4"/>
      <w:sz w:val="18"/>
      <w:lang w:val="en-AU" w:eastAsia="en-AU" w:bidi="ar-SA"/>
    </w:rPr>
  </w:style>
  <w:style w:type="character" w:customStyle="1" w:styleId="ListParagraphChar">
    <w:name w:val="List Paragraph Char"/>
    <w:aliases w:val="Left-Aligned Table Value Char,Table Value Char"/>
    <w:basedOn w:val="DefaultParagraphFont"/>
    <w:link w:val="ListParagraph"/>
    <w:rsid w:val="00426AB9"/>
    <w:rPr>
      <w:rFonts w:eastAsiaTheme="minorEastAsia"/>
      <w:sz w:val="18"/>
      <w:lang w:val="en-US" w:bidi="en-US"/>
    </w:rPr>
  </w:style>
  <w:style w:type="paragraph" w:customStyle="1" w:styleId="SectionHeader">
    <w:name w:val="Section Header"/>
    <w:basedOn w:val="Normal"/>
    <w:qFormat/>
    <w:rsid w:val="000D6710"/>
    <w:rPr>
      <w:color w:val="00A1DE"/>
      <w:sz w:val="28"/>
      <w:szCs w:val="32"/>
    </w:rPr>
  </w:style>
  <w:style w:type="paragraph" w:customStyle="1" w:styleId="TableHeaders">
    <w:name w:val="Table Headers"/>
    <w:basedOn w:val="Normal"/>
    <w:qFormat/>
    <w:rsid w:val="000D6710"/>
    <w:pPr>
      <w:keepLines/>
      <w:framePr w:hSpace="180" w:wrap="around" w:vAnchor="text" w:hAnchor="margin" w:y="143"/>
      <w:spacing w:before="60" w:after="60"/>
    </w:pPr>
    <w:rPr>
      <w:rFonts w:ascii="Century Gothic" w:eastAsia="Times New Roman" w:hAnsi="Century Gothic" w:cs="Arial"/>
      <w:b/>
      <w:caps/>
      <w:sz w:val="18"/>
      <w:szCs w:val="16"/>
      <w:lang w:bidi="ar-SA"/>
    </w:rPr>
  </w:style>
  <w:style w:type="character" w:styleId="Emphasis">
    <w:name w:val="Emphasis"/>
    <w:basedOn w:val="DefaultParagraphFont"/>
    <w:uiPriority w:val="20"/>
    <w:qFormat/>
    <w:rsid w:val="001947EB"/>
    <w:rPr>
      <w:i/>
      <w:iCs/>
    </w:rPr>
  </w:style>
  <w:style w:type="character" w:styleId="CommentReference">
    <w:name w:val="annotation reference"/>
    <w:basedOn w:val="DefaultParagraphFont"/>
    <w:uiPriority w:val="99"/>
    <w:semiHidden/>
    <w:unhideWhenUsed/>
    <w:rsid w:val="00273DAE"/>
    <w:rPr>
      <w:sz w:val="16"/>
      <w:szCs w:val="16"/>
    </w:rPr>
  </w:style>
  <w:style w:type="paragraph" w:styleId="CommentText">
    <w:name w:val="annotation text"/>
    <w:basedOn w:val="Normal"/>
    <w:link w:val="CommentTextChar"/>
    <w:uiPriority w:val="99"/>
    <w:semiHidden/>
    <w:unhideWhenUsed/>
    <w:rsid w:val="00273DAE"/>
    <w:rPr>
      <w:szCs w:val="20"/>
    </w:rPr>
  </w:style>
  <w:style w:type="character" w:customStyle="1" w:styleId="CommentTextChar">
    <w:name w:val="Comment Text Char"/>
    <w:basedOn w:val="DefaultParagraphFont"/>
    <w:link w:val="CommentText"/>
    <w:uiPriority w:val="99"/>
    <w:semiHidden/>
    <w:rsid w:val="00273DAE"/>
    <w:rPr>
      <w:rFonts w:eastAsiaTheme="minorEastAsia"/>
      <w:sz w:val="20"/>
      <w:szCs w:val="20"/>
      <w:lang w:val="en-US" w:bidi="en-US"/>
    </w:rPr>
  </w:style>
  <w:style w:type="paragraph" w:styleId="CommentSubject">
    <w:name w:val="annotation subject"/>
    <w:basedOn w:val="CommentText"/>
    <w:next w:val="CommentText"/>
    <w:link w:val="CommentSubjectChar"/>
    <w:uiPriority w:val="99"/>
    <w:semiHidden/>
    <w:unhideWhenUsed/>
    <w:rsid w:val="00273DAE"/>
    <w:rPr>
      <w:b/>
      <w:bCs/>
    </w:rPr>
  </w:style>
  <w:style w:type="character" w:customStyle="1" w:styleId="CommentSubjectChar">
    <w:name w:val="Comment Subject Char"/>
    <w:basedOn w:val="CommentTextChar"/>
    <w:link w:val="CommentSubject"/>
    <w:uiPriority w:val="99"/>
    <w:semiHidden/>
    <w:rsid w:val="00273DAE"/>
    <w:rPr>
      <w:rFonts w:eastAsiaTheme="minorEastAsia"/>
      <w:b/>
      <w:bCs/>
      <w:sz w:val="20"/>
      <w:szCs w:val="20"/>
      <w:lang w:val="en-US" w:bidi="en-US"/>
    </w:rPr>
  </w:style>
  <w:style w:type="paragraph" w:styleId="Revision">
    <w:name w:val="Revision"/>
    <w:hidden/>
    <w:uiPriority w:val="99"/>
    <w:semiHidden/>
    <w:rsid w:val="000D5B65"/>
    <w:pPr>
      <w:spacing w:after="0" w:line="240" w:lineRule="auto"/>
    </w:pPr>
    <w:rPr>
      <w:rFonts w:eastAsiaTheme="minorEastAsia"/>
      <w:sz w:val="20"/>
      <w:lang w:val="en-US" w:bidi="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947EB"/>
    <w:pPr>
      <w:spacing w:after="0" w:line="240" w:lineRule="auto"/>
    </w:pPr>
    <w:rPr>
      <w:rFonts w:eastAsiaTheme="minorEastAsia"/>
      <w:sz w:val="20"/>
      <w:lang w:val="en-US" w:bidi="en-US"/>
    </w:rPr>
  </w:style>
  <w:style w:type="paragraph" w:styleId="Heading1">
    <w:name w:val="heading 1"/>
    <w:basedOn w:val="BodyText"/>
    <w:next w:val="BodyText"/>
    <w:link w:val="Heading1Char"/>
    <w:uiPriority w:val="9"/>
    <w:qFormat/>
    <w:rsid w:val="008D34DC"/>
    <w:pPr>
      <w:keepNext/>
      <w:keepLines/>
      <w:numPr>
        <w:numId w:val="30"/>
      </w:numPr>
      <w:spacing w:before="120" w:after="260"/>
      <w:outlineLvl w:val="0"/>
    </w:pPr>
    <w:rPr>
      <w:rFonts w:eastAsiaTheme="majorEastAsia" w:cstheme="majorBidi"/>
      <w:b/>
      <w:bCs/>
      <w:color w:val="0073CF"/>
      <w:kern w:val="28"/>
      <w:sz w:val="36"/>
      <w:szCs w:val="28"/>
    </w:rPr>
  </w:style>
  <w:style w:type="paragraph" w:styleId="Heading2">
    <w:name w:val="heading 2"/>
    <w:basedOn w:val="Heading1"/>
    <w:next w:val="BodyText"/>
    <w:link w:val="Heading2Char"/>
    <w:uiPriority w:val="9"/>
    <w:unhideWhenUsed/>
    <w:qFormat/>
    <w:rsid w:val="008D34DC"/>
    <w:pPr>
      <w:numPr>
        <w:ilvl w:val="1"/>
      </w:numPr>
      <w:spacing w:before="240" w:after="120"/>
      <w:outlineLvl w:val="1"/>
    </w:pPr>
    <w:rPr>
      <w:bCs w:val="0"/>
      <w:color w:val="737373"/>
      <w:sz w:val="32"/>
      <w:szCs w:val="26"/>
    </w:rPr>
  </w:style>
  <w:style w:type="paragraph" w:styleId="Heading3">
    <w:name w:val="heading 3"/>
    <w:basedOn w:val="Heading2"/>
    <w:next w:val="BodyText"/>
    <w:link w:val="Heading3Char"/>
    <w:uiPriority w:val="9"/>
    <w:unhideWhenUsed/>
    <w:qFormat/>
    <w:rsid w:val="008D34DC"/>
    <w:pPr>
      <w:numPr>
        <w:ilvl w:val="2"/>
      </w:numPr>
      <w:tabs>
        <w:tab w:val="clear" w:pos="567"/>
        <w:tab w:val="left" w:pos="851"/>
      </w:tabs>
      <w:ind w:left="851" w:hanging="851"/>
      <w:outlineLvl w:val="2"/>
    </w:pPr>
    <w:rPr>
      <w:bCs/>
      <w:sz w:val="28"/>
    </w:rPr>
  </w:style>
  <w:style w:type="paragraph" w:styleId="Heading4">
    <w:name w:val="heading 4"/>
    <w:basedOn w:val="Heading3"/>
    <w:next w:val="BodyText"/>
    <w:link w:val="Heading4Char"/>
    <w:uiPriority w:val="9"/>
    <w:unhideWhenUsed/>
    <w:qFormat/>
    <w:rsid w:val="008D34DC"/>
    <w:pPr>
      <w:numPr>
        <w:ilvl w:val="3"/>
      </w:numPr>
      <w:ind w:left="851" w:hanging="851"/>
      <w:outlineLvl w:val="3"/>
    </w:pPr>
    <w:rPr>
      <w:bCs w:val="0"/>
      <w:iCs/>
      <w:sz w:val="24"/>
    </w:rPr>
  </w:style>
  <w:style w:type="paragraph" w:styleId="Heading5">
    <w:name w:val="heading 5"/>
    <w:basedOn w:val="Heading4"/>
    <w:next w:val="BodyText"/>
    <w:link w:val="Heading5Char"/>
    <w:uiPriority w:val="9"/>
    <w:unhideWhenUsed/>
    <w:qFormat/>
    <w:rsid w:val="008D34DC"/>
    <w:pPr>
      <w:numPr>
        <w:ilvl w:val="4"/>
      </w:numPr>
      <w:ind w:left="851" w:hanging="851"/>
      <w:outlineLvl w:val="4"/>
    </w:pPr>
    <w:rPr>
      <w:sz w:val="22"/>
    </w:rPr>
  </w:style>
  <w:style w:type="paragraph" w:styleId="Heading6">
    <w:name w:val="heading 6"/>
    <w:basedOn w:val="Heading5"/>
    <w:next w:val="BodyText"/>
    <w:link w:val="Heading6Char"/>
    <w:uiPriority w:val="9"/>
    <w:unhideWhenUsed/>
    <w:qFormat/>
    <w:rsid w:val="008D34DC"/>
    <w:pPr>
      <w:numPr>
        <w:ilvl w:val="5"/>
      </w:numPr>
      <w:tabs>
        <w:tab w:val="clear" w:pos="851"/>
      </w:tabs>
      <w:ind w:left="1134" w:hanging="1134"/>
      <w:outlineLvl w:val="5"/>
    </w:pPr>
    <w:rPr>
      <w:iCs w:val="0"/>
      <w:sz w:val="20"/>
    </w:rPr>
  </w:style>
  <w:style w:type="paragraph" w:styleId="Heading7">
    <w:name w:val="heading 7"/>
    <w:basedOn w:val="Heading6"/>
    <w:next w:val="BodyText"/>
    <w:link w:val="Heading7Char"/>
    <w:uiPriority w:val="9"/>
    <w:unhideWhenUsed/>
    <w:qFormat/>
    <w:rsid w:val="008D34DC"/>
    <w:pPr>
      <w:numPr>
        <w:ilvl w:val="6"/>
      </w:numPr>
      <w:tabs>
        <w:tab w:val="clear" w:pos="1134"/>
        <w:tab w:val="left" w:pos="1418"/>
      </w:tabs>
      <w:ind w:left="1418" w:hanging="1418"/>
      <w:outlineLvl w:val="6"/>
    </w:pPr>
    <w:rPr>
      <w:iCs/>
    </w:rPr>
  </w:style>
  <w:style w:type="paragraph" w:styleId="Heading8">
    <w:name w:val="heading 8"/>
    <w:basedOn w:val="Heading7"/>
    <w:next w:val="BodyText"/>
    <w:link w:val="Heading8Char"/>
    <w:uiPriority w:val="9"/>
    <w:unhideWhenUsed/>
    <w:qFormat/>
    <w:rsid w:val="008D34DC"/>
    <w:pPr>
      <w:numPr>
        <w:ilvl w:val="7"/>
      </w:numPr>
      <w:ind w:left="1418" w:hanging="1418"/>
      <w:outlineLvl w:val="7"/>
    </w:pPr>
    <w:rPr>
      <w:szCs w:val="20"/>
    </w:rPr>
  </w:style>
  <w:style w:type="paragraph" w:styleId="Heading9">
    <w:name w:val="heading 9"/>
    <w:basedOn w:val="Heading8"/>
    <w:next w:val="BodyText"/>
    <w:link w:val="Heading9Char"/>
    <w:uiPriority w:val="9"/>
    <w:unhideWhenUsed/>
    <w:qFormat/>
    <w:rsid w:val="008D34DC"/>
    <w:pPr>
      <w:numPr>
        <w:ilvl w:val="8"/>
      </w:numPr>
      <w:tabs>
        <w:tab w:val="clear" w:pos="1418"/>
      </w:tabs>
      <w:ind w:left="1701" w:hanging="1701"/>
      <w:outlineLvl w:val="8"/>
    </w:pPr>
    <w:rPr>
      <w:iCs w:val="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D34DC"/>
    <w:rPr>
      <w:rFonts w:ascii="Century Gothic" w:eastAsiaTheme="majorEastAsia" w:hAnsi="Century Gothic" w:cstheme="majorBidi"/>
      <w:b/>
      <w:bCs/>
      <w:color w:val="0073CF"/>
      <w:spacing w:val="4"/>
      <w:kern w:val="28"/>
      <w:sz w:val="36"/>
      <w:szCs w:val="28"/>
      <w:lang w:eastAsia="en-AU"/>
    </w:rPr>
  </w:style>
  <w:style w:type="character" w:customStyle="1" w:styleId="Heading2Char">
    <w:name w:val="Heading 2 Char"/>
    <w:basedOn w:val="DefaultParagraphFont"/>
    <w:link w:val="Heading2"/>
    <w:uiPriority w:val="9"/>
    <w:rsid w:val="008D34DC"/>
    <w:rPr>
      <w:rFonts w:ascii="Century Gothic" w:eastAsiaTheme="majorEastAsia" w:hAnsi="Century Gothic" w:cstheme="majorBidi"/>
      <w:b/>
      <w:color w:val="737373"/>
      <w:spacing w:val="4"/>
      <w:kern w:val="28"/>
      <w:sz w:val="32"/>
      <w:szCs w:val="26"/>
      <w:lang w:eastAsia="en-AU"/>
    </w:rPr>
  </w:style>
  <w:style w:type="character" w:customStyle="1" w:styleId="Heading3Char">
    <w:name w:val="Heading 3 Char"/>
    <w:basedOn w:val="DefaultParagraphFont"/>
    <w:link w:val="Heading3"/>
    <w:uiPriority w:val="9"/>
    <w:rsid w:val="008D34DC"/>
    <w:rPr>
      <w:rFonts w:ascii="Century Gothic" w:eastAsiaTheme="majorEastAsia" w:hAnsi="Century Gothic" w:cstheme="majorBidi"/>
      <w:b/>
      <w:bCs/>
      <w:color w:val="737373"/>
      <w:spacing w:val="4"/>
      <w:kern w:val="28"/>
      <w:sz w:val="28"/>
      <w:szCs w:val="26"/>
      <w:lang w:eastAsia="en-AU"/>
    </w:rPr>
  </w:style>
  <w:style w:type="character" w:customStyle="1" w:styleId="Heading4Char">
    <w:name w:val="Heading 4 Char"/>
    <w:basedOn w:val="DefaultParagraphFont"/>
    <w:link w:val="Heading4"/>
    <w:uiPriority w:val="9"/>
    <w:rsid w:val="008D34DC"/>
    <w:rPr>
      <w:rFonts w:ascii="Century Gothic" w:eastAsiaTheme="majorEastAsia" w:hAnsi="Century Gothic" w:cstheme="majorBidi"/>
      <w:b/>
      <w:iCs/>
      <w:color w:val="737373"/>
      <w:spacing w:val="4"/>
      <w:kern w:val="28"/>
      <w:sz w:val="24"/>
      <w:szCs w:val="26"/>
      <w:lang w:eastAsia="en-AU"/>
    </w:rPr>
  </w:style>
  <w:style w:type="character" w:customStyle="1" w:styleId="Heading5Char">
    <w:name w:val="Heading 5 Char"/>
    <w:basedOn w:val="DefaultParagraphFont"/>
    <w:link w:val="Heading5"/>
    <w:uiPriority w:val="9"/>
    <w:rsid w:val="008D34DC"/>
    <w:rPr>
      <w:rFonts w:ascii="Century Gothic" w:eastAsiaTheme="majorEastAsia" w:hAnsi="Century Gothic" w:cstheme="majorBidi"/>
      <w:b/>
      <w:iCs/>
      <w:color w:val="737373"/>
      <w:spacing w:val="4"/>
      <w:kern w:val="28"/>
      <w:szCs w:val="26"/>
      <w:lang w:eastAsia="en-AU"/>
    </w:rPr>
  </w:style>
  <w:style w:type="character" w:customStyle="1" w:styleId="Heading6Char">
    <w:name w:val="Heading 6 Char"/>
    <w:basedOn w:val="DefaultParagraphFont"/>
    <w:link w:val="Heading6"/>
    <w:uiPriority w:val="9"/>
    <w:rsid w:val="008D34DC"/>
    <w:rPr>
      <w:rFonts w:ascii="Century Gothic" w:eastAsiaTheme="majorEastAsia" w:hAnsi="Century Gothic" w:cstheme="majorBidi"/>
      <w:b/>
      <w:color w:val="737373"/>
      <w:spacing w:val="4"/>
      <w:kern w:val="28"/>
      <w:sz w:val="20"/>
      <w:szCs w:val="26"/>
      <w:lang w:eastAsia="en-AU"/>
    </w:rPr>
  </w:style>
  <w:style w:type="character" w:customStyle="1" w:styleId="Heading7Char">
    <w:name w:val="Heading 7 Char"/>
    <w:basedOn w:val="DefaultParagraphFont"/>
    <w:link w:val="Heading7"/>
    <w:uiPriority w:val="9"/>
    <w:rsid w:val="008D34DC"/>
    <w:rPr>
      <w:rFonts w:ascii="Century Gothic" w:eastAsiaTheme="majorEastAsia" w:hAnsi="Century Gothic" w:cstheme="majorBidi"/>
      <w:b/>
      <w:iCs/>
      <w:color w:val="737373"/>
      <w:spacing w:val="4"/>
      <w:kern w:val="28"/>
      <w:sz w:val="20"/>
      <w:szCs w:val="26"/>
      <w:lang w:eastAsia="en-AU"/>
    </w:rPr>
  </w:style>
  <w:style w:type="character" w:customStyle="1" w:styleId="Heading8Char">
    <w:name w:val="Heading 8 Char"/>
    <w:basedOn w:val="DefaultParagraphFont"/>
    <w:link w:val="Heading8"/>
    <w:uiPriority w:val="9"/>
    <w:rsid w:val="008D34DC"/>
    <w:rPr>
      <w:rFonts w:ascii="Century Gothic" w:eastAsiaTheme="majorEastAsia" w:hAnsi="Century Gothic" w:cstheme="majorBidi"/>
      <w:b/>
      <w:iCs/>
      <w:color w:val="737373"/>
      <w:spacing w:val="4"/>
      <w:kern w:val="28"/>
      <w:sz w:val="20"/>
      <w:szCs w:val="20"/>
      <w:lang w:eastAsia="en-AU"/>
    </w:rPr>
  </w:style>
  <w:style w:type="character" w:customStyle="1" w:styleId="Heading9Char">
    <w:name w:val="Heading 9 Char"/>
    <w:basedOn w:val="DefaultParagraphFont"/>
    <w:link w:val="Heading9"/>
    <w:uiPriority w:val="9"/>
    <w:rsid w:val="008D34DC"/>
    <w:rPr>
      <w:rFonts w:ascii="Century Gothic" w:eastAsiaTheme="majorEastAsia" w:hAnsi="Century Gothic" w:cstheme="majorBidi"/>
      <w:b/>
      <w:color w:val="737373"/>
      <w:spacing w:val="4"/>
      <w:kern w:val="28"/>
      <w:sz w:val="20"/>
      <w:szCs w:val="20"/>
      <w:lang w:eastAsia="en-AU"/>
    </w:rPr>
  </w:style>
  <w:style w:type="paragraph" w:styleId="BodyText">
    <w:name w:val="Body Text"/>
    <w:link w:val="BodyTextChar"/>
    <w:uiPriority w:val="99"/>
    <w:unhideWhenUsed/>
    <w:rsid w:val="008D34DC"/>
    <w:pPr>
      <w:tabs>
        <w:tab w:val="left" w:pos="567"/>
        <w:tab w:val="left" w:pos="1134"/>
        <w:tab w:val="left" w:pos="1701"/>
        <w:tab w:val="left" w:pos="2268"/>
        <w:tab w:val="left" w:pos="2835"/>
        <w:tab w:val="left" w:pos="3402"/>
        <w:tab w:val="left" w:pos="3969"/>
        <w:tab w:val="left" w:pos="4536"/>
        <w:tab w:val="left" w:pos="5103"/>
      </w:tabs>
      <w:spacing w:after="160" w:line="260" w:lineRule="atLeast"/>
    </w:pPr>
    <w:rPr>
      <w:rFonts w:ascii="Century Gothic" w:eastAsiaTheme="minorEastAsia" w:hAnsi="Century Gothic"/>
      <w:spacing w:val="4"/>
      <w:sz w:val="18"/>
      <w:lang w:eastAsia="en-AU"/>
    </w:rPr>
  </w:style>
  <w:style w:type="character" w:customStyle="1" w:styleId="BodyTextChar">
    <w:name w:val="Body Text Char"/>
    <w:basedOn w:val="DefaultParagraphFont"/>
    <w:link w:val="BodyText"/>
    <w:uiPriority w:val="99"/>
    <w:rsid w:val="008D34DC"/>
    <w:rPr>
      <w:rFonts w:ascii="Century Gothic" w:eastAsiaTheme="minorEastAsia" w:hAnsi="Century Gothic"/>
      <w:spacing w:val="4"/>
      <w:sz w:val="18"/>
      <w:lang w:eastAsia="en-AU"/>
    </w:rPr>
  </w:style>
  <w:style w:type="paragraph" w:customStyle="1" w:styleId="BodyText-FirstLine">
    <w:name w:val="Body Text - First Line"/>
    <w:basedOn w:val="BodyText"/>
    <w:next w:val="BodyText"/>
    <w:qFormat/>
    <w:rsid w:val="008D34DC"/>
    <w:pPr>
      <w:spacing w:before="360"/>
    </w:pPr>
  </w:style>
  <w:style w:type="character" w:customStyle="1" w:styleId="BugNumber">
    <w:name w:val="Bug Number"/>
    <w:basedOn w:val="DefaultParagraphFont"/>
    <w:uiPriority w:val="1"/>
    <w:qFormat/>
    <w:rsid w:val="008D34DC"/>
    <w:rPr>
      <w:color w:val="737373"/>
      <w:sz w:val="16"/>
    </w:rPr>
  </w:style>
  <w:style w:type="paragraph" w:customStyle="1" w:styleId="ChapterSubtitle">
    <w:name w:val="Chapter Subtitle"/>
    <w:basedOn w:val="BodyText"/>
    <w:next w:val="BodyText"/>
    <w:qFormat/>
    <w:rsid w:val="008D34DC"/>
    <w:pPr>
      <w:jc w:val="center"/>
    </w:pPr>
    <w:rPr>
      <w:i/>
      <w:color w:val="737373"/>
      <w:sz w:val="22"/>
    </w:rPr>
  </w:style>
  <w:style w:type="paragraph" w:customStyle="1" w:styleId="Checklist">
    <w:name w:val="Checklist"/>
    <w:basedOn w:val="BodyText"/>
    <w:qFormat/>
    <w:rsid w:val="008D34DC"/>
    <w:pPr>
      <w:numPr>
        <w:numId w:val="23"/>
      </w:numPr>
    </w:pPr>
  </w:style>
  <w:style w:type="paragraph" w:customStyle="1" w:styleId="ChecklistCross">
    <w:name w:val="Checklist Cross"/>
    <w:basedOn w:val="Checklist"/>
    <w:qFormat/>
    <w:rsid w:val="008D34DC"/>
    <w:pPr>
      <w:numPr>
        <w:numId w:val="25"/>
      </w:numPr>
    </w:pPr>
  </w:style>
  <w:style w:type="paragraph" w:customStyle="1" w:styleId="ChecklistTick">
    <w:name w:val="Checklist Tick"/>
    <w:basedOn w:val="Checklist"/>
    <w:qFormat/>
    <w:rsid w:val="008D34DC"/>
    <w:pPr>
      <w:numPr>
        <w:numId w:val="26"/>
      </w:numPr>
    </w:pPr>
  </w:style>
  <w:style w:type="paragraph" w:customStyle="1" w:styleId="Code">
    <w:name w:val="Code"/>
    <w:qFormat/>
    <w:rsid w:val="008D34DC"/>
    <w:pPr>
      <w:pBdr>
        <w:top w:val="single" w:sz="4" w:space="7" w:color="808080" w:themeColor="background1" w:themeShade="80"/>
        <w:left w:val="single" w:sz="4" w:space="7" w:color="808080" w:themeColor="background1" w:themeShade="80"/>
        <w:bottom w:val="single" w:sz="4" w:space="7" w:color="808080" w:themeColor="background1" w:themeShade="80"/>
        <w:right w:val="single" w:sz="4" w:space="7" w:color="808080" w:themeColor="background1" w:themeShade="80"/>
      </w:pBd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20" w:after="20" w:line="240" w:lineRule="auto"/>
    </w:pPr>
    <w:rPr>
      <w:rFonts w:ascii="Courier New" w:eastAsiaTheme="minorEastAsia" w:hAnsi="Courier New"/>
      <w:spacing w:val="2"/>
      <w:sz w:val="18"/>
      <w:lang w:eastAsia="en-AU"/>
    </w:rPr>
  </w:style>
  <w:style w:type="paragraph" w:customStyle="1" w:styleId="CodeSingleLine">
    <w:name w:val="Code Single Line"/>
    <w:basedOn w:val="Code"/>
    <w:qFormat/>
    <w:rsid w:val="008D34DC"/>
    <w:pPr>
      <w:pBdr>
        <w:top w:val="none" w:sz="0" w:space="0" w:color="auto"/>
        <w:left w:val="none" w:sz="0" w:space="0" w:color="auto"/>
        <w:bottom w:val="none" w:sz="0" w:space="0" w:color="auto"/>
        <w:right w:val="none" w:sz="0" w:space="0" w:color="auto"/>
      </w:pBdr>
      <w:spacing w:before="0" w:after="260" w:line="260" w:lineRule="atLeast"/>
    </w:pPr>
    <w:rPr>
      <w:color w:val="0073CF"/>
    </w:rPr>
  </w:style>
  <w:style w:type="character" w:customStyle="1" w:styleId="CodeFragment">
    <w:name w:val="Code Fragment"/>
    <w:basedOn w:val="DefaultParagraphFont"/>
    <w:uiPriority w:val="1"/>
    <w:qFormat/>
    <w:rsid w:val="008D34DC"/>
    <w:rPr>
      <w:rFonts w:ascii="Courier New" w:hAnsi="Courier New"/>
      <w:color w:val="0073CF"/>
      <w:spacing w:val="2"/>
      <w:sz w:val="18"/>
    </w:rPr>
  </w:style>
  <w:style w:type="character" w:customStyle="1" w:styleId="CrossReferenceCitation">
    <w:name w:val="Cross Reference Citation"/>
    <w:uiPriority w:val="1"/>
    <w:qFormat/>
    <w:rsid w:val="008D34DC"/>
    <w:rPr>
      <w:i/>
      <w:color w:val="0073CF"/>
      <w:u w:val="none"/>
    </w:rPr>
  </w:style>
  <w:style w:type="character" w:customStyle="1" w:styleId="CrossReferenceLink">
    <w:name w:val="Cross Reference Link"/>
    <w:basedOn w:val="CrossReferenceCitation"/>
    <w:uiPriority w:val="1"/>
    <w:qFormat/>
    <w:rsid w:val="008D34DC"/>
    <w:rPr>
      <w:i w:val="0"/>
      <w:color w:val="0073CF"/>
      <w:u w:val="single"/>
    </w:rPr>
  </w:style>
  <w:style w:type="paragraph" w:customStyle="1" w:styleId="Disclaimer">
    <w:name w:val="Disclaimer"/>
    <w:basedOn w:val="BodyText"/>
    <w:qFormat/>
    <w:rsid w:val="008D34DC"/>
    <w:pPr>
      <w:spacing w:before="120" w:after="120"/>
      <w:ind w:left="624" w:right="624"/>
    </w:pPr>
    <w:rPr>
      <w:color w:val="737373"/>
      <w:sz w:val="20"/>
    </w:rPr>
  </w:style>
  <w:style w:type="paragraph" w:customStyle="1" w:styleId="DL-Term">
    <w:name w:val="DL - Term"/>
    <w:basedOn w:val="BodyText"/>
    <w:next w:val="DL-Definition"/>
    <w:qFormat/>
    <w:rsid w:val="008D34DC"/>
    <w:pPr>
      <w:keepNext/>
      <w:spacing w:after="0"/>
    </w:pPr>
    <w:rPr>
      <w:b/>
    </w:rPr>
  </w:style>
  <w:style w:type="paragraph" w:customStyle="1" w:styleId="DL-Definition">
    <w:name w:val="DL - Definition"/>
    <w:basedOn w:val="BodyText"/>
    <w:next w:val="DL-Term"/>
    <w:qFormat/>
    <w:rsid w:val="008D34DC"/>
    <w:pPr>
      <w:ind w:left="567"/>
    </w:pPr>
  </w:style>
  <w:style w:type="paragraph" w:customStyle="1" w:styleId="DL-Term2">
    <w:name w:val="DL - Term 2"/>
    <w:basedOn w:val="DL-Term"/>
    <w:next w:val="DL-Definition2"/>
    <w:qFormat/>
    <w:rsid w:val="008D34DC"/>
    <w:pPr>
      <w:ind w:left="567"/>
    </w:pPr>
    <w:rPr>
      <w:i/>
    </w:rPr>
  </w:style>
  <w:style w:type="paragraph" w:customStyle="1" w:styleId="DL-Term3">
    <w:name w:val="DL - Term 3"/>
    <w:basedOn w:val="DL-Term"/>
    <w:next w:val="DL-Definition3"/>
    <w:qFormat/>
    <w:rsid w:val="008D34DC"/>
    <w:pPr>
      <w:ind w:left="1134"/>
    </w:pPr>
  </w:style>
  <w:style w:type="paragraph" w:customStyle="1" w:styleId="DL-Definition2">
    <w:name w:val="DL - Definition 2"/>
    <w:basedOn w:val="DL-Definition"/>
    <w:next w:val="DL-Term2"/>
    <w:qFormat/>
    <w:rsid w:val="008D34DC"/>
  </w:style>
  <w:style w:type="paragraph" w:customStyle="1" w:styleId="DL-Definition3">
    <w:name w:val="DL - Definition 3"/>
    <w:basedOn w:val="DL-Definition2"/>
    <w:next w:val="DL-Term3"/>
    <w:qFormat/>
    <w:rsid w:val="008D34DC"/>
    <w:pPr>
      <w:ind w:left="1134"/>
    </w:pPr>
  </w:style>
  <w:style w:type="paragraph" w:customStyle="1" w:styleId="EditionNotice">
    <w:name w:val="Edition Notice"/>
    <w:basedOn w:val="BodyText"/>
    <w:next w:val="BodyText"/>
    <w:qFormat/>
    <w:rsid w:val="008D34DC"/>
    <w:pPr>
      <w:jc w:val="center"/>
    </w:pPr>
    <w:rPr>
      <w:i/>
      <w:sz w:val="16"/>
    </w:rPr>
  </w:style>
  <w:style w:type="paragraph" w:customStyle="1" w:styleId="Figure">
    <w:name w:val="Figure"/>
    <w:basedOn w:val="BodyText"/>
    <w:next w:val="BodyText-FirstLine"/>
    <w:qFormat/>
    <w:rsid w:val="008D34DC"/>
    <w:pPr>
      <w:spacing w:before="260"/>
    </w:pPr>
  </w:style>
  <w:style w:type="paragraph" w:customStyle="1" w:styleId="FigureRightWrap">
    <w:name w:val="Figure Right Wrap"/>
    <w:basedOn w:val="Figure"/>
    <w:next w:val="BodyText"/>
    <w:qFormat/>
    <w:rsid w:val="008D34DC"/>
    <w:pPr>
      <w:framePr w:hSpace="284" w:wrap="around" w:vAnchor="text" w:hAnchor="text" w:xAlign="right" w:y="1" w:anchorLock="1"/>
    </w:pPr>
  </w:style>
  <w:style w:type="paragraph" w:customStyle="1" w:styleId="FigureLeftWrap">
    <w:name w:val="Figure Left Wrap"/>
    <w:basedOn w:val="FigureRightWrap"/>
    <w:next w:val="BodyText"/>
    <w:qFormat/>
    <w:rsid w:val="008D34DC"/>
    <w:pPr>
      <w:framePr w:wrap="around" w:xAlign="left"/>
    </w:pPr>
  </w:style>
  <w:style w:type="paragraph" w:customStyle="1" w:styleId="FinePrint">
    <w:name w:val="Fine Print"/>
    <w:basedOn w:val="BodyText"/>
    <w:qFormat/>
    <w:rsid w:val="008D34DC"/>
    <w:pPr>
      <w:spacing w:before="120" w:after="120" w:line="240" w:lineRule="auto"/>
    </w:pPr>
    <w:rPr>
      <w:spacing w:val="6"/>
      <w:sz w:val="16"/>
    </w:rPr>
  </w:style>
  <w:style w:type="paragraph" w:customStyle="1" w:styleId="FinePrintCentre">
    <w:name w:val="Fine Print Centre"/>
    <w:basedOn w:val="FinePrint"/>
    <w:qFormat/>
    <w:rsid w:val="008D34DC"/>
    <w:pPr>
      <w:jc w:val="center"/>
    </w:pPr>
  </w:style>
  <w:style w:type="paragraph" w:customStyle="1" w:styleId="FinePrintHeading">
    <w:name w:val="Fine Print Heading"/>
    <w:basedOn w:val="FinePrint"/>
    <w:next w:val="FinePrint"/>
    <w:qFormat/>
    <w:rsid w:val="008D34DC"/>
    <w:rPr>
      <w:b/>
    </w:rPr>
  </w:style>
  <w:style w:type="paragraph" w:customStyle="1" w:styleId="FinePrintIndent">
    <w:name w:val="Fine Print Indent"/>
    <w:basedOn w:val="FinePrint"/>
    <w:qFormat/>
    <w:rsid w:val="008D34DC"/>
    <w:pPr>
      <w:ind w:left="1134" w:hanging="567"/>
    </w:pPr>
  </w:style>
  <w:style w:type="paragraph" w:customStyle="1" w:styleId="FinePrintIndent2">
    <w:name w:val="Fine Print Indent 2"/>
    <w:basedOn w:val="FinePrintIndent"/>
    <w:qFormat/>
    <w:rsid w:val="008D34DC"/>
    <w:pPr>
      <w:ind w:left="1701"/>
    </w:pPr>
  </w:style>
  <w:style w:type="paragraph" w:customStyle="1" w:styleId="FinePrintIndent3">
    <w:name w:val="Fine Print Indent 3"/>
    <w:basedOn w:val="FinePrintIndent2"/>
    <w:qFormat/>
    <w:rsid w:val="008D34DC"/>
    <w:pPr>
      <w:ind w:left="2268"/>
    </w:pPr>
  </w:style>
  <w:style w:type="paragraph" w:styleId="Footer">
    <w:name w:val="footer"/>
    <w:basedOn w:val="BodyText"/>
    <w:link w:val="FooterChar"/>
    <w:uiPriority w:val="99"/>
    <w:unhideWhenUsed/>
    <w:rsid w:val="008D34DC"/>
    <w:pPr>
      <w:tabs>
        <w:tab w:val="clear" w:pos="567"/>
        <w:tab w:val="clear" w:pos="1134"/>
        <w:tab w:val="clear" w:pos="1701"/>
        <w:tab w:val="clear" w:pos="2268"/>
        <w:tab w:val="clear" w:pos="2835"/>
        <w:tab w:val="clear" w:pos="3402"/>
        <w:tab w:val="clear" w:pos="3969"/>
        <w:tab w:val="clear" w:pos="4536"/>
        <w:tab w:val="center" w:pos="5103"/>
        <w:tab w:val="right" w:pos="9072"/>
      </w:tabs>
      <w:spacing w:after="0" w:line="240" w:lineRule="auto"/>
    </w:pPr>
    <w:rPr>
      <w:color w:val="737373"/>
      <w:spacing w:val="10"/>
    </w:rPr>
  </w:style>
  <w:style w:type="character" w:customStyle="1" w:styleId="FooterChar">
    <w:name w:val="Footer Char"/>
    <w:basedOn w:val="DefaultParagraphFont"/>
    <w:link w:val="Footer"/>
    <w:uiPriority w:val="99"/>
    <w:rsid w:val="008D34DC"/>
    <w:rPr>
      <w:rFonts w:ascii="Century Gothic" w:eastAsiaTheme="minorEastAsia" w:hAnsi="Century Gothic"/>
      <w:color w:val="737373"/>
      <w:spacing w:val="10"/>
      <w:sz w:val="18"/>
      <w:lang w:eastAsia="en-AU"/>
    </w:rPr>
  </w:style>
  <w:style w:type="paragraph" w:customStyle="1" w:styleId="FooterCover">
    <w:name w:val="Footer Cover"/>
    <w:basedOn w:val="BodyText"/>
    <w:qFormat/>
    <w:rsid w:val="008D34DC"/>
    <w:pPr>
      <w:spacing w:after="60" w:line="240" w:lineRule="auto"/>
      <w:jc w:val="center"/>
    </w:pPr>
    <w:rPr>
      <w:color w:val="737373"/>
      <w:spacing w:val="20"/>
    </w:rPr>
  </w:style>
  <w:style w:type="paragraph" w:customStyle="1" w:styleId="FooterLandscapeA4">
    <w:name w:val="Footer Landscape A4"/>
    <w:basedOn w:val="Footer"/>
    <w:qFormat/>
    <w:rsid w:val="008D34DC"/>
    <w:pPr>
      <w:tabs>
        <w:tab w:val="clear" w:pos="5103"/>
        <w:tab w:val="clear" w:pos="9072"/>
        <w:tab w:val="center" w:pos="7088"/>
        <w:tab w:val="right" w:pos="14033"/>
      </w:tabs>
    </w:pPr>
  </w:style>
  <w:style w:type="paragraph" w:customStyle="1" w:styleId="FooterSingle">
    <w:name w:val="Footer Single"/>
    <w:basedOn w:val="Footer"/>
    <w:qFormat/>
    <w:rsid w:val="008D34DC"/>
    <w:pPr>
      <w:jc w:val="right"/>
    </w:pPr>
    <w:rPr>
      <w:spacing w:val="30"/>
    </w:rPr>
  </w:style>
  <w:style w:type="paragraph" w:styleId="Header">
    <w:name w:val="header"/>
    <w:basedOn w:val="BodyText"/>
    <w:link w:val="HeaderChar"/>
    <w:uiPriority w:val="99"/>
    <w:unhideWhenUsed/>
    <w:rsid w:val="008D34DC"/>
    <w:pPr>
      <w:pBdr>
        <w:bottom w:val="single" w:sz="4" w:space="1" w:color="808080" w:themeColor="background1" w:themeShade="80"/>
      </w:pBdr>
      <w:spacing w:after="0" w:line="240" w:lineRule="auto"/>
      <w:ind w:left="1474"/>
      <w:jc w:val="right"/>
    </w:pPr>
    <w:rPr>
      <w:b/>
      <w:caps/>
      <w:color w:val="0073CF"/>
      <w:spacing w:val="30"/>
      <w:sz w:val="22"/>
    </w:rPr>
  </w:style>
  <w:style w:type="character" w:customStyle="1" w:styleId="HeaderChar">
    <w:name w:val="Header Char"/>
    <w:basedOn w:val="DefaultParagraphFont"/>
    <w:link w:val="Header"/>
    <w:uiPriority w:val="99"/>
    <w:rsid w:val="008D34DC"/>
    <w:rPr>
      <w:rFonts w:ascii="Century Gothic" w:eastAsiaTheme="minorEastAsia" w:hAnsi="Century Gothic"/>
      <w:b/>
      <w:caps/>
      <w:color w:val="0073CF"/>
      <w:spacing w:val="30"/>
      <w:lang w:eastAsia="en-AU"/>
    </w:rPr>
  </w:style>
  <w:style w:type="paragraph" w:customStyle="1" w:styleId="HeaderFax">
    <w:name w:val="Header Fax"/>
    <w:basedOn w:val="BodyText"/>
    <w:qFormat/>
    <w:rsid w:val="008D34DC"/>
    <w:pPr>
      <w:spacing w:after="0" w:line="240" w:lineRule="auto"/>
    </w:pPr>
    <w:rPr>
      <w:b/>
      <w:caps/>
      <w:color w:val="0073CF"/>
      <w:spacing w:val="30"/>
      <w:sz w:val="16"/>
    </w:rPr>
  </w:style>
  <w:style w:type="paragraph" w:customStyle="1" w:styleId="HeaderOffices">
    <w:name w:val="Header Offices"/>
    <w:basedOn w:val="BodyText"/>
    <w:qFormat/>
    <w:rsid w:val="008D34DC"/>
    <w:pPr>
      <w:spacing w:before="60" w:after="60" w:line="240" w:lineRule="auto"/>
      <w:jc w:val="right"/>
    </w:pPr>
    <w:rPr>
      <w:color w:val="737373"/>
      <w:sz w:val="16"/>
    </w:rPr>
  </w:style>
  <w:style w:type="paragraph" w:customStyle="1" w:styleId="HeaderSubheader">
    <w:name w:val="Header Subheader"/>
    <w:basedOn w:val="BodyText"/>
    <w:qFormat/>
    <w:rsid w:val="008D34DC"/>
    <w:pPr>
      <w:spacing w:after="0" w:line="240" w:lineRule="auto"/>
      <w:jc w:val="right"/>
    </w:pPr>
    <w:rPr>
      <w:i/>
      <w:caps/>
      <w:spacing w:val="20"/>
      <w:sz w:val="20"/>
    </w:rPr>
  </w:style>
  <w:style w:type="numbering" w:customStyle="1" w:styleId="Headings">
    <w:name w:val="Headings"/>
    <w:uiPriority w:val="99"/>
    <w:rsid w:val="008D34DC"/>
    <w:pPr>
      <w:numPr>
        <w:numId w:val="15"/>
      </w:numPr>
    </w:pPr>
  </w:style>
  <w:style w:type="paragraph" w:customStyle="1" w:styleId="HelpHeading">
    <w:name w:val="Help Heading"/>
    <w:basedOn w:val="BodyText"/>
    <w:qFormat/>
    <w:rsid w:val="008D34DC"/>
    <w:pPr>
      <w:keepNext/>
      <w:keepLines/>
      <w:spacing w:before="260"/>
    </w:pPr>
    <w:rPr>
      <w:b/>
      <w:smallCaps/>
      <w:color w:val="2E3640"/>
      <w:spacing w:val="20"/>
      <w:sz w:val="22"/>
    </w:rPr>
  </w:style>
  <w:style w:type="character" w:customStyle="1" w:styleId="HighlightBlue">
    <w:name w:val="Highlight Blue"/>
    <w:basedOn w:val="DefaultParagraphFont"/>
    <w:uiPriority w:val="1"/>
    <w:qFormat/>
    <w:rsid w:val="008D34DC"/>
    <w:rPr>
      <w:bdr w:val="none" w:sz="0" w:space="0" w:color="auto"/>
      <w:shd w:val="clear" w:color="auto" w:fill="66FFFF"/>
    </w:rPr>
  </w:style>
  <w:style w:type="character" w:customStyle="1" w:styleId="HighlightGreen">
    <w:name w:val="Highlight Green"/>
    <w:uiPriority w:val="1"/>
    <w:qFormat/>
    <w:rsid w:val="008D34DC"/>
    <w:rPr>
      <w:bdr w:val="none" w:sz="0" w:space="0" w:color="auto"/>
      <w:shd w:val="clear" w:color="auto" w:fill="99FF66"/>
    </w:rPr>
  </w:style>
  <w:style w:type="character" w:customStyle="1" w:styleId="HighlightRed">
    <w:name w:val="Highlight Red"/>
    <w:uiPriority w:val="1"/>
    <w:qFormat/>
    <w:rsid w:val="008D34DC"/>
    <w:rPr>
      <w:b/>
      <w:color w:val="FFFFFF" w:themeColor="background1"/>
      <w:bdr w:val="none" w:sz="0" w:space="0" w:color="auto"/>
      <w:shd w:val="clear" w:color="auto" w:fill="FF0000"/>
    </w:rPr>
  </w:style>
  <w:style w:type="character" w:customStyle="1" w:styleId="HighlightYellow">
    <w:name w:val="Highlight Yellow"/>
    <w:uiPriority w:val="1"/>
    <w:qFormat/>
    <w:rsid w:val="008D34DC"/>
    <w:rPr>
      <w:color w:val="auto"/>
      <w:bdr w:val="none" w:sz="0" w:space="0" w:color="auto"/>
      <w:shd w:val="clear" w:color="auto" w:fill="FFFF00"/>
    </w:rPr>
  </w:style>
  <w:style w:type="paragraph" w:customStyle="1" w:styleId="ImportantNote">
    <w:name w:val="Important Note"/>
    <w:basedOn w:val="BodyText"/>
    <w:qFormat/>
    <w:rsid w:val="008D34DC"/>
    <w:pPr>
      <w:pBdr>
        <w:top w:val="single" w:sz="4" w:space="4" w:color="FFFFFF" w:themeColor="background1"/>
        <w:left w:val="single" w:sz="4" w:space="4" w:color="FFFFFF" w:themeColor="background1"/>
        <w:bottom w:val="single" w:sz="4" w:space="4" w:color="FFFFFF" w:themeColor="background1"/>
        <w:right w:val="single" w:sz="4" w:space="4" w:color="FFFFFF" w:themeColor="background1"/>
      </w:pBdr>
      <w:shd w:val="clear" w:color="auto" w:fill="F2DBDB" w:themeFill="accent2" w:themeFillTint="33"/>
      <w:spacing w:before="260" w:after="260"/>
      <w:ind w:left="567" w:hanging="567"/>
    </w:pPr>
  </w:style>
  <w:style w:type="character" w:customStyle="1" w:styleId="ImportantNoteLabel">
    <w:name w:val="Important Note Label"/>
    <w:uiPriority w:val="1"/>
    <w:qFormat/>
    <w:rsid w:val="008D34DC"/>
    <w:rPr>
      <w:b/>
      <w:color w:val="C00000"/>
    </w:rPr>
  </w:style>
  <w:style w:type="paragraph" w:styleId="Index1">
    <w:name w:val="index 1"/>
    <w:basedOn w:val="BodyText"/>
    <w:uiPriority w:val="99"/>
    <w:semiHidden/>
    <w:unhideWhenUsed/>
    <w:rsid w:val="008D34DC"/>
    <w:pPr>
      <w:spacing w:after="0" w:line="240" w:lineRule="auto"/>
    </w:pPr>
  </w:style>
  <w:style w:type="paragraph" w:styleId="IndexHeading">
    <w:name w:val="index heading"/>
    <w:basedOn w:val="BodyText"/>
    <w:next w:val="Index1"/>
    <w:uiPriority w:val="99"/>
    <w:semiHidden/>
    <w:unhideWhenUsed/>
    <w:rsid w:val="008D34DC"/>
    <w:pPr>
      <w:keepNext/>
      <w:spacing w:before="260" w:after="0" w:line="240" w:lineRule="auto"/>
    </w:pPr>
    <w:rPr>
      <w:rFonts w:eastAsiaTheme="majorEastAsia" w:cstheme="majorBidi"/>
      <w:b/>
      <w:bCs/>
      <w:color w:val="0073CF"/>
      <w:spacing w:val="20"/>
      <w:sz w:val="26"/>
    </w:rPr>
  </w:style>
  <w:style w:type="paragraph" w:customStyle="1" w:styleId="InsideCoverSupertitle">
    <w:name w:val="Inside Cover Supertitle"/>
    <w:basedOn w:val="BodyText"/>
    <w:qFormat/>
    <w:rsid w:val="008D34DC"/>
    <w:pPr>
      <w:pBdr>
        <w:bottom w:val="single" w:sz="4" w:space="14" w:color="808080" w:themeColor="background1" w:themeShade="80"/>
      </w:pBdr>
      <w:spacing w:before="160"/>
      <w:jc w:val="center"/>
    </w:pPr>
    <w:rPr>
      <w:b/>
      <w:caps/>
      <w:color w:val="737373"/>
      <w:spacing w:val="30"/>
      <w:sz w:val="20"/>
    </w:rPr>
  </w:style>
  <w:style w:type="paragraph" w:customStyle="1" w:styleId="InsideCoverTitle">
    <w:name w:val="Inside Cover Title"/>
    <w:basedOn w:val="InsideCoverSupertitle"/>
    <w:next w:val="BodyText"/>
    <w:qFormat/>
    <w:rsid w:val="008D34DC"/>
    <w:pPr>
      <w:spacing w:before="100" w:after="720" w:line="600" w:lineRule="atLeast"/>
    </w:pPr>
    <w:rPr>
      <w:b w:val="0"/>
      <w:caps w:val="0"/>
      <w:color w:val="0073CF"/>
      <w:spacing w:val="0"/>
      <w:sz w:val="48"/>
    </w:rPr>
  </w:style>
  <w:style w:type="paragraph" w:customStyle="1" w:styleId="InstructionSingleLine">
    <w:name w:val="Instruction Single Line"/>
    <w:basedOn w:val="BodyText"/>
    <w:qFormat/>
    <w:rsid w:val="008D34DC"/>
    <w:pPr>
      <w:numPr>
        <w:numId w:val="27"/>
      </w:numPr>
      <w:pBdr>
        <w:top w:val="dotted" w:sz="4" w:space="4" w:color="0073CF"/>
        <w:bottom w:val="dotted" w:sz="4" w:space="4" w:color="0073CF"/>
      </w:pBdr>
    </w:pPr>
  </w:style>
  <w:style w:type="numbering" w:customStyle="1" w:styleId="ListBullets">
    <w:name w:val="ListBullets"/>
    <w:uiPriority w:val="99"/>
    <w:rsid w:val="008D34DC"/>
    <w:pPr>
      <w:numPr>
        <w:numId w:val="17"/>
      </w:numPr>
    </w:pPr>
  </w:style>
  <w:style w:type="paragraph" w:customStyle="1" w:styleId="ListBulletCondensed">
    <w:name w:val="List Bullet Condensed"/>
    <w:basedOn w:val="ListBullet"/>
    <w:qFormat/>
    <w:rsid w:val="008D34DC"/>
    <w:pPr>
      <w:contextualSpacing/>
    </w:pPr>
  </w:style>
  <w:style w:type="paragraph" w:styleId="ListBullet">
    <w:name w:val="List Bullet"/>
    <w:basedOn w:val="BodyText"/>
    <w:uiPriority w:val="99"/>
    <w:unhideWhenUsed/>
    <w:rsid w:val="008D34DC"/>
    <w:pPr>
      <w:numPr>
        <w:numId w:val="17"/>
      </w:numPr>
    </w:pPr>
  </w:style>
  <w:style w:type="paragraph" w:styleId="ListBullet2">
    <w:name w:val="List Bullet 2"/>
    <w:basedOn w:val="ListBullet"/>
    <w:uiPriority w:val="99"/>
    <w:unhideWhenUsed/>
    <w:rsid w:val="008D34DC"/>
    <w:pPr>
      <w:numPr>
        <w:ilvl w:val="1"/>
      </w:numPr>
    </w:pPr>
  </w:style>
  <w:style w:type="paragraph" w:styleId="ListBullet3">
    <w:name w:val="List Bullet 3"/>
    <w:basedOn w:val="ListBullet"/>
    <w:uiPriority w:val="99"/>
    <w:unhideWhenUsed/>
    <w:rsid w:val="008D34DC"/>
    <w:pPr>
      <w:numPr>
        <w:ilvl w:val="2"/>
      </w:numPr>
    </w:pPr>
  </w:style>
  <w:style w:type="paragraph" w:styleId="ListBullet4">
    <w:name w:val="List Bullet 4"/>
    <w:basedOn w:val="ListBullet"/>
    <w:uiPriority w:val="99"/>
    <w:unhideWhenUsed/>
    <w:rsid w:val="008D34DC"/>
    <w:pPr>
      <w:numPr>
        <w:ilvl w:val="3"/>
      </w:numPr>
    </w:pPr>
  </w:style>
  <w:style w:type="paragraph" w:styleId="ListBullet5">
    <w:name w:val="List Bullet 5"/>
    <w:basedOn w:val="ListBullet3"/>
    <w:uiPriority w:val="99"/>
    <w:unhideWhenUsed/>
    <w:rsid w:val="008D34DC"/>
    <w:pPr>
      <w:numPr>
        <w:ilvl w:val="4"/>
      </w:numPr>
    </w:pPr>
  </w:style>
  <w:style w:type="paragraph" w:styleId="List2">
    <w:name w:val="List 2"/>
    <w:basedOn w:val="Normal"/>
    <w:uiPriority w:val="99"/>
    <w:semiHidden/>
    <w:unhideWhenUsed/>
    <w:rsid w:val="008D34DC"/>
    <w:pPr>
      <w:spacing w:after="160" w:line="260" w:lineRule="atLeast"/>
      <w:ind w:left="566" w:hanging="283"/>
      <w:contextualSpacing/>
    </w:pPr>
    <w:rPr>
      <w:rFonts w:ascii="Century Gothic" w:hAnsi="Century Gothic"/>
      <w:spacing w:val="4"/>
      <w:sz w:val="18"/>
      <w:lang w:val="en-AU" w:eastAsia="en-AU" w:bidi="ar-SA"/>
    </w:rPr>
  </w:style>
  <w:style w:type="paragraph" w:customStyle="1" w:styleId="ListBullet2Condensed">
    <w:name w:val="List Bullet 2 Condensed"/>
    <w:basedOn w:val="ListBullet2"/>
    <w:qFormat/>
    <w:rsid w:val="008D34DC"/>
    <w:pPr>
      <w:contextualSpacing/>
    </w:pPr>
  </w:style>
  <w:style w:type="paragraph" w:customStyle="1" w:styleId="ListBullet3Condensed">
    <w:name w:val="List Bullet 3 Condensed"/>
    <w:basedOn w:val="ListBullet3"/>
    <w:qFormat/>
    <w:rsid w:val="008D34DC"/>
    <w:pPr>
      <w:contextualSpacing/>
    </w:pPr>
  </w:style>
  <w:style w:type="paragraph" w:customStyle="1" w:styleId="ListBullet4Condensed">
    <w:name w:val="List Bullet 4 Condensed"/>
    <w:basedOn w:val="ListBullet4"/>
    <w:qFormat/>
    <w:rsid w:val="008D34DC"/>
    <w:pPr>
      <w:contextualSpacing/>
    </w:pPr>
  </w:style>
  <w:style w:type="paragraph" w:customStyle="1" w:styleId="ListBullet5Condensed">
    <w:name w:val="List Bullet 5 Condensed"/>
    <w:basedOn w:val="ListBullet5"/>
    <w:qFormat/>
    <w:rsid w:val="008D34DC"/>
    <w:pPr>
      <w:contextualSpacing/>
    </w:pPr>
  </w:style>
  <w:style w:type="paragraph" w:styleId="ListContinue">
    <w:name w:val="List Continue"/>
    <w:basedOn w:val="BodyText"/>
    <w:uiPriority w:val="99"/>
    <w:unhideWhenUsed/>
    <w:rsid w:val="008D34DC"/>
    <w:pPr>
      <w:ind w:left="567"/>
    </w:pPr>
  </w:style>
  <w:style w:type="paragraph" w:styleId="ListContinue2">
    <w:name w:val="List Continue 2"/>
    <w:basedOn w:val="ListContinue"/>
    <w:uiPriority w:val="99"/>
    <w:semiHidden/>
    <w:unhideWhenUsed/>
    <w:rsid w:val="008D34DC"/>
    <w:pPr>
      <w:ind w:left="1134"/>
    </w:pPr>
  </w:style>
  <w:style w:type="paragraph" w:styleId="ListContinue3">
    <w:name w:val="List Continue 3"/>
    <w:basedOn w:val="ListContinue"/>
    <w:uiPriority w:val="99"/>
    <w:semiHidden/>
    <w:unhideWhenUsed/>
    <w:rsid w:val="008D34DC"/>
    <w:pPr>
      <w:ind w:left="1701"/>
    </w:pPr>
  </w:style>
  <w:style w:type="paragraph" w:styleId="ListContinue4">
    <w:name w:val="List Continue 4"/>
    <w:basedOn w:val="ListContinue"/>
    <w:uiPriority w:val="99"/>
    <w:semiHidden/>
    <w:unhideWhenUsed/>
    <w:rsid w:val="008D34DC"/>
    <w:pPr>
      <w:ind w:left="2268"/>
    </w:pPr>
  </w:style>
  <w:style w:type="paragraph" w:styleId="ListContinue5">
    <w:name w:val="List Continue 5"/>
    <w:basedOn w:val="ListContinue"/>
    <w:uiPriority w:val="99"/>
    <w:semiHidden/>
    <w:unhideWhenUsed/>
    <w:rsid w:val="008D34DC"/>
    <w:pPr>
      <w:ind w:left="2835"/>
    </w:pPr>
  </w:style>
  <w:style w:type="paragraph" w:customStyle="1" w:styleId="ListNote">
    <w:name w:val="List Note"/>
    <w:basedOn w:val="ListContinue"/>
    <w:qFormat/>
    <w:rsid w:val="008D34DC"/>
    <w:pPr>
      <w:shd w:val="clear" w:color="auto" w:fill="C1EDFF"/>
    </w:pPr>
  </w:style>
  <w:style w:type="numbering" w:customStyle="1" w:styleId="ListNumbers">
    <w:name w:val="ListNumbers"/>
    <w:uiPriority w:val="99"/>
    <w:rsid w:val="008D34DC"/>
    <w:pPr>
      <w:numPr>
        <w:numId w:val="18"/>
      </w:numPr>
    </w:pPr>
  </w:style>
  <w:style w:type="paragraph" w:customStyle="1" w:styleId="MiniTOCItem">
    <w:name w:val="MiniTOCItem"/>
    <w:basedOn w:val="BodyText"/>
    <w:qFormat/>
    <w:rsid w:val="008D34DC"/>
    <w:pPr>
      <w:keepNext/>
      <w:keepLines/>
      <w:shd w:val="clear" w:color="auto" w:fill="EAEAEA"/>
      <w:tabs>
        <w:tab w:val="clear" w:pos="567"/>
        <w:tab w:val="clear" w:pos="1134"/>
        <w:tab w:val="clear" w:pos="1701"/>
        <w:tab w:val="clear" w:pos="2268"/>
        <w:tab w:val="clear" w:pos="2835"/>
        <w:tab w:val="clear" w:pos="3402"/>
        <w:tab w:val="clear" w:pos="3969"/>
        <w:tab w:val="clear" w:pos="4536"/>
        <w:tab w:val="clear" w:pos="5103"/>
        <w:tab w:val="right" w:leader="dot" w:pos="8902"/>
      </w:tabs>
      <w:spacing w:after="20"/>
    </w:pPr>
    <w:rPr>
      <w:b/>
      <w:color w:val="2E3640"/>
      <w:sz w:val="16"/>
    </w:rPr>
  </w:style>
  <w:style w:type="paragraph" w:styleId="ListNumber">
    <w:name w:val="List Number"/>
    <w:basedOn w:val="BodyText"/>
    <w:uiPriority w:val="99"/>
    <w:unhideWhenUsed/>
    <w:rsid w:val="008D34DC"/>
    <w:pPr>
      <w:numPr>
        <w:numId w:val="18"/>
      </w:numPr>
    </w:pPr>
  </w:style>
  <w:style w:type="paragraph" w:styleId="ListNumber2">
    <w:name w:val="List Number 2"/>
    <w:basedOn w:val="ListNumber"/>
    <w:uiPriority w:val="99"/>
    <w:semiHidden/>
    <w:unhideWhenUsed/>
    <w:rsid w:val="008D34DC"/>
    <w:pPr>
      <w:numPr>
        <w:ilvl w:val="1"/>
      </w:numPr>
    </w:pPr>
  </w:style>
  <w:style w:type="paragraph" w:styleId="ListNumber3">
    <w:name w:val="List Number 3"/>
    <w:basedOn w:val="ListNumber"/>
    <w:uiPriority w:val="99"/>
    <w:semiHidden/>
    <w:unhideWhenUsed/>
    <w:rsid w:val="008D34DC"/>
    <w:pPr>
      <w:numPr>
        <w:ilvl w:val="2"/>
      </w:numPr>
    </w:pPr>
  </w:style>
  <w:style w:type="paragraph" w:styleId="ListNumber4">
    <w:name w:val="List Number 4"/>
    <w:basedOn w:val="ListNumber"/>
    <w:uiPriority w:val="99"/>
    <w:semiHidden/>
    <w:unhideWhenUsed/>
    <w:rsid w:val="008D34DC"/>
    <w:pPr>
      <w:numPr>
        <w:ilvl w:val="3"/>
      </w:numPr>
    </w:pPr>
  </w:style>
  <w:style w:type="paragraph" w:styleId="ListNumber5">
    <w:name w:val="List Number 5"/>
    <w:basedOn w:val="ListNumber"/>
    <w:uiPriority w:val="99"/>
    <w:semiHidden/>
    <w:unhideWhenUsed/>
    <w:rsid w:val="008D34DC"/>
    <w:pPr>
      <w:numPr>
        <w:ilvl w:val="4"/>
      </w:numPr>
    </w:pPr>
  </w:style>
  <w:style w:type="paragraph" w:customStyle="1" w:styleId="MiniTOCTitle">
    <w:name w:val="MiniTOCTitle"/>
    <w:basedOn w:val="MiniTOCItem"/>
    <w:next w:val="MiniTOCItem"/>
    <w:qFormat/>
    <w:rsid w:val="008D34DC"/>
    <w:pPr>
      <w:shd w:val="clear" w:color="auto" w:fill="2E3640"/>
      <w:spacing w:before="80" w:after="40" w:line="280" w:lineRule="atLeast"/>
    </w:pPr>
    <w:rPr>
      <w:color w:val="F2F2F2" w:themeColor="background1" w:themeShade="F2"/>
    </w:rPr>
  </w:style>
  <w:style w:type="paragraph" w:customStyle="1" w:styleId="Note">
    <w:name w:val="Note"/>
    <w:basedOn w:val="BodyText"/>
    <w:qFormat/>
    <w:rsid w:val="008D34DC"/>
    <w:pPr>
      <w:pBdr>
        <w:top w:val="single" w:sz="4" w:space="4" w:color="FFFFFF" w:themeColor="background1"/>
        <w:left w:val="single" w:sz="4" w:space="4" w:color="FFFFFF" w:themeColor="background1"/>
        <w:bottom w:val="single" w:sz="4" w:space="4" w:color="FFFFFF" w:themeColor="background1"/>
        <w:right w:val="single" w:sz="4" w:space="4" w:color="FFFFFF" w:themeColor="background1"/>
      </w:pBdr>
      <w:shd w:val="clear" w:color="auto" w:fill="C1EDFF"/>
      <w:spacing w:before="260" w:after="260"/>
      <w:ind w:left="567" w:hanging="567"/>
    </w:pPr>
  </w:style>
  <w:style w:type="character" w:customStyle="1" w:styleId="NoteLabel">
    <w:name w:val="Note Label"/>
    <w:basedOn w:val="DefaultParagraphFont"/>
    <w:uiPriority w:val="1"/>
    <w:qFormat/>
    <w:rsid w:val="008D34DC"/>
    <w:rPr>
      <w:b/>
      <w:color w:val="003366"/>
    </w:rPr>
  </w:style>
  <w:style w:type="character" w:customStyle="1" w:styleId="P2Blue">
    <w:name w:val="P2 Blue"/>
    <w:basedOn w:val="DefaultParagraphFont"/>
    <w:uiPriority w:val="1"/>
    <w:qFormat/>
    <w:rsid w:val="008D34DC"/>
    <w:rPr>
      <w:color w:val="00A1DE"/>
    </w:rPr>
  </w:style>
  <w:style w:type="character" w:customStyle="1" w:styleId="P2Green">
    <w:name w:val="P2 Green"/>
    <w:basedOn w:val="DefaultParagraphFont"/>
    <w:uiPriority w:val="1"/>
    <w:qFormat/>
    <w:rsid w:val="008D34DC"/>
    <w:rPr>
      <w:color w:val="82BE5A"/>
    </w:rPr>
  </w:style>
  <w:style w:type="character" w:customStyle="1" w:styleId="P2Grey">
    <w:name w:val="P2 Grey"/>
    <w:basedOn w:val="DefaultParagraphFont"/>
    <w:uiPriority w:val="1"/>
    <w:qFormat/>
    <w:rsid w:val="008D34DC"/>
    <w:rPr>
      <w:color w:val="737373"/>
    </w:rPr>
  </w:style>
  <w:style w:type="character" w:customStyle="1" w:styleId="SpecialBlack">
    <w:name w:val="Special Black"/>
    <w:basedOn w:val="DefaultParagraphFont"/>
    <w:uiPriority w:val="1"/>
    <w:qFormat/>
    <w:rsid w:val="008D34DC"/>
    <w:rPr>
      <w:color w:val="000000"/>
    </w:rPr>
  </w:style>
  <w:style w:type="character" w:customStyle="1" w:styleId="SpecialBlue">
    <w:name w:val="Special Blue"/>
    <w:basedOn w:val="DefaultParagraphFont"/>
    <w:uiPriority w:val="1"/>
    <w:qFormat/>
    <w:rsid w:val="008D34DC"/>
    <w:rPr>
      <w:color w:val="0073CF"/>
    </w:rPr>
  </w:style>
  <w:style w:type="character" w:customStyle="1" w:styleId="SpecialBrown">
    <w:name w:val="Special Brown"/>
    <w:basedOn w:val="DefaultParagraphFont"/>
    <w:uiPriority w:val="1"/>
    <w:qFormat/>
    <w:rsid w:val="008D34DC"/>
    <w:rPr>
      <w:color w:val="663300"/>
    </w:rPr>
  </w:style>
  <w:style w:type="character" w:customStyle="1" w:styleId="SpecialGreen">
    <w:name w:val="Special Green"/>
    <w:basedOn w:val="DefaultParagraphFont"/>
    <w:uiPriority w:val="1"/>
    <w:qFormat/>
    <w:rsid w:val="008D34DC"/>
    <w:rPr>
      <w:color w:val="006600"/>
    </w:rPr>
  </w:style>
  <w:style w:type="character" w:customStyle="1" w:styleId="SpecialOrange">
    <w:name w:val="Special Orange"/>
    <w:basedOn w:val="DefaultParagraphFont"/>
    <w:uiPriority w:val="1"/>
    <w:qFormat/>
    <w:rsid w:val="008D34DC"/>
    <w:rPr>
      <w:color w:val="FF6600"/>
    </w:rPr>
  </w:style>
  <w:style w:type="character" w:customStyle="1" w:styleId="SpecialPink">
    <w:name w:val="Special Pink"/>
    <w:basedOn w:val="DefaultParagraphFont"/>
    <w:uiPriority w:val="1"/>
    <w:qFormat/>
    <w:rsid w:val="008D34DC"/>
    <w:rPr>
      <w:color w:val="CC0099"/>
    </w:rPr>
  </w:style>
  <w:style w:type="character" w:customStyle="1" w:styleId="SpecialPurple">
    <w:name w:val="Special Purple"/>
    <w:basedOn w:val="DefaultParagraphFont"/>
    <w:uiPriority w:val="1"/>
    <w:qFormat/>
    <w:rsid w:val="008D34DC"/>
    <w:rPr>
      <w:color w:val="6600CC"/>
    </w:rPr>
  </w:style>
  <w:style w:type="character" w:customStyle="1" w:styleId="SpecialRed">
    <w:name w:val="Special Red"/>
    <w:basedOn w:val="DefaultParagraphFont"/>
    <w:uiPriority w:val="1"/>
    <w:qFormat/>
    <w:rsid w:val="008D34DC"/>
    <w:rPr>
      <w:color w:val="FF0000"/>
    </w:rPr>
  </w:style>
  <w:style w:type="character" w:customStyle="1" w:styleId="SpecialTeal">
    <w:name w:val="Special Teal"/>
    <w:basedOn w:val="DefaultParagraphFont"/>
    <w:uiPriority w:val="1"/>
    <w:qFormat/>
    <w:rsid w:val="008D34DC"/>
    <w:rPr>
      <w:color w:val="006699"/>
    </w:rPr>
  </w:style>
  <w:style w:type="character" w:customStyle="1" w:styleId="SpecialWhite">
    <w:name w:val="Special White"/>
    <w:basedOn w:val="DefaultParagraphFont"/>
    <w:uiPriority w:val="1"/>
    <w:qFormat/>
    <w:rsid w:val="008D34DC"/>
    <w:rPr>
      <w:color w:val="FFFFFF"/>
    </w:rPr>
  </w:style>
  <w:style w:type="character" w:customStyle="1" w:styleId="SpecialYellow">
    <w:name w:val="Special Yellow"/>
    <w:basedOn w:val="DefaultParagraphFont"/>
    <w:uiPriority w:val="1"/>
    <w:qFormat/>
    <w:rsid w:val="008D34DC"/>
    <w:rPr>
      <w:color w:val="E6BA00"/>
    </w:rPr>
  </w:style>
  <w:style w:type="paragraph" w:customStyle="1" w:styleId="StepNumber">
    <w:name w:val="Step Number"/>
    <w:basedOn w:val="BodyText"/>
    <w:qFormat/>
    <w:rsid w:val="008D34DC"/>
    <w:pPr>
      <w:numPr>
        <w:numId w:val="29"/>
      </w:numPr>
    </w:pPr>
  </w:style>
  <w:style w:type="character" w:customStyle="1" w:styleId="StrongEmphasis">
    <w:name w:val="Strong Emphasis"/>
    <w:basedOn w:val="DefaultParagraphFont"/>
    <w:uiPriority w:val="1"/>
    <w:qFormat/>
    <w:rsid w:val="008D34DC"/>
    <w:rPr>
      <w:b/>
      <w:i/>
    </w:rPr>
  </w:style>
  <w:style w:type="paragraph" w:styleId="Subtitle">
    <w:name w:val="Subtitle"/>
    <w:basedOn w:val="Title"/>
    <w:next w:val="BodyText"/>
    <w:link w:val="SubtitleChar"/>
    <w:uiPriority w:val="11"/>
    <w:qFormat/>
    <w:rsid w:val="008D34DC"/>
    <w:pPr>
      <w:numPr>
        <w:ilvl w:val="1"/>
      </w:numPr>
      <w:ind w:left="284"/>
    </w:pPr>
    <w:rPr>
      <w:rFonts w:asciiTheme="majorHAnsi" w:hAnsiTheme="majorHAnsi"/>
      <w:i/>
      <w:iCs/>
      <w:color w:val="4F81BD" w:themeColor="accent1"/>
      <w:spacing w:val="15"/>
      <w:sz w:val="24"/>
      <w:szCs w:val="24"/>
    </w:rPr>
  </w:style>
  <w:style w:type="character" w:customStyle="1" w:styleId="SubtitleChar">
    <w:name w:val="Subtitle Char"/>
    <w:basedOn w:val="DefaultParagraphFont"/>
    <w:link w:val="Subtitle"/>
    <w:uiPriority w:val="11"/>
    <w:rsid w:val="008D34DC"/>
    <w:rPr>
      <w:rFonts w:asciiTheme="majorHAnsi" w:eastAsiaTheme="majorEastAsia" w:hAnsiTheme="majorHAnsi" w:cstheme="majorBidi"/>
      <w:i/>
      <w:iCs/>
      <w:color w:val="4F81BD" w:themeColor="accent1"/>
      <w:spacing w:val="15"/>
      <w:kern w:val="28"/>
      <w:sz w:val="24"/>
      <w:szCs w:val="24"/>
      <w:lang w:eastAsia="en-AU"/>
    </w:rPr>
  </w:style>
  <w:style w:type="paragraph" w:customStyle="1" w:styleId="Supertitle">
    <w:name w:val="Supertitle"/>
    <w:basedOn w:val="BodyText"/>
    <w:qFormat/>
    <w:rsid w:val="008D34DC"/>
    <w:pPr>
      <w:keepNext/>
      <w:spacing w:before="360" w:after="120"/>
    </w:pPr>
    <w:rPr>
      <w:color w:val="737373"/>
      <w:sz w:val="28"/>
    </w:rPr>
  </w:style>
  <w:style w:type="paragraph" w:styleId="Title">
    <w:name w:val="Title"/>
    <w:basedOn w:val="BodyText"/>
    <w:next w:val="Disclaimer"/>
    <w:link w:val="TitleChar"/>
    <w:uiPriority w:val="10"/>
    <w:qFormat/>
    <w:rsid w:val="008D34DC"/>
    <w:pPr>
      <w:spacing w:after="0" w:line="240" w:lineRule="auto"/>
      <w:ind w:left="624" w:right="567"/>
    </w:pPr>
    <w:rPr>
      <w:rFonts w:eastAsiaTheme="majorEastAsia" w:cstheme="majorBidi"/>
      <w:color w:val="737373"/>
      <w:kern w:val="28"/>
      <w:sz w:val="48"/>
      <w:szCs w:val="52"/>
    </w:rPr>
  </w:style>
  <w:style w:type="character" w:customStyle="1" w:styleId="TitleChar">
    <w:name w:val="Title Char"/>
    <w:basedOn w:val="DefaultParagraphFont"/>
    <w:link w:val="Title"/>
    <w:uiPriority w:val="10"/>
    <w:rsid w:val="008D34DC"/>
    <w:rPr>
      <w:rFonts w:ascii="Century Gothic" w:eastAsiaTheme="majorEastAsia" w:hAnsi="Century Gothic" w:cstheme="majorBidi"/>
      <w:color w:val="737373"/>
      <w:spacing w:val="4"/>
      <w:kern w:val="28"/>
      <w:sz w:val="48"/>
      <w:szCs w:val="52"/>
      <w:lang w:eastAsia="en-AU"/>
    </w:rPr>
  </w:style>
  <w:style w:type="paragraph" w:customStyle="1" w:styleId="TableCell">
    <w:name w:val="Table Cell"/>
    <w:basedOn w:val="BodyText"/>
    <w:qFormat/>
    <w:rsid w:val="008D34DC"/>
    <w:pPr>
      <w:tabs>
        <w:tab w:val="left" w:pos="284"/>
        <w:tab w:val="left" w:pos="851"/>
      </w:tabs>
      <w:spacing w:before="40" w:after="40"/>
    </w:pPr>
    <w:rPr>
      <w:sz w:val="16"/>
    </w:rPr>
  </w:style>
  <w:style w:type="paragraph" w:customStyle="1" w:styleId="TableBullet">
    <w:name w:val="Table Bullet"/>
    <w:basedOn w:val="TableCell"/>
    <w:qFormat/>
    <w:rsid w:val="008D34DC"/>
    <w:pPr>
      <w:numPr>
        <w:numId w:val="28"/>
      </w:numPr>
      <w:tabs>
        <w:tab w:val="clear" w:pos="1701"/>
        <w:tab w:val="clear" w:pos="2268"/>
        <w:tab w:val="clear" w:pos="2835"/>
        <w:tab w:val="clear" w:pos="3402"/>
        <w:tab w:val="clear" w:pos="3969"/>
        <w:tab w:val="clear" w:pos="4536"/>
        <w:tab w:val="clear" w:pos="5103"/>
      </w:tabs>
    </w:pPr>
  </w:style>
  <w:style w:type="paragraph" w:customStyle="1" w:styleId="TableBullet2">
    <w:name w:val="Table Bullet 2"/>
    <w:basedOn w:val="TableBullet"/>
    <w:qFormat/>
    <w:rsid w:val="008D34DC"/>
    <w:pPr>
      <w:numPr>
        <w:ilvl w:val="1"/>
      </w:numPr>
    </w:pPr>
  </w:style>
  <w:style w:type="paragraph" w:customStyle="1" w:styleId="TableBullet3">
    <w:name w:val="Table Bullet 3"/>
    <w:basedOn w:val="TableBullet2"/>
    <w:qFormat/>
    <w:rsid w:val="008D34DC"/>
    <w:pPr>
      <w:numPr>
        <w:ilvl w:val="2"/>
      </w:numPr>
    </w:pPr>
  </w:style>
  <w:style w:type="paragraph" w:customStyle="1" w:styleId="TableNumber">
    <w:name w:val="Table Number"/>
    <w:basedOn w:val="TableCell"/>
    <w:qFormat/>
    <w:rsid w:val="008D34DC"/>
    <w:pPr>
      <w:numPr>
        <w:numId w:val="21"/>
      </w:numPr>
      <w:tabs>
        <w:tab w:val="clear" w:pos="1701"/>
        <w:tab w:val="clear" w:pos="2268"/>
        <w:tab w:val="clear" w:pos="2835"/>
        <w:tab w:val="clear" w:pos="3402"/>
        <w:tab w:val="clear" w:pos="3969"/>
        <w:tab w:val="clear" w:pos="4536"/>
        <w:tab w:val="clear" w:pos="5103"/>
      </w:tabs>
    </w:pPr>
  </w:style>
  <w:style w:type="paragraph" w:customStyle="1" w:styleId="TableNumber2">
    <w:name w:val="Table Number 2"/>
    <w:basedOn w:val="TableNumber"/>
    <w:qFormat/>
    <w:rsid w:val="008D34DC"/>
    <w:pPr>
      <w:numPr>
        <w:ilvl w:val="1"/>
      </w:numPr>
    </w:pPr>
  </w:style>
  <w:style w:type="paragraph" w:customStyle="1" w:styleId="TableNumber3">
    <w:name w:val="Table Number 3"/>
    <w:basedOn w:val="TableNumber2"/>
    <w:qFormat/>
    <w:rsid w:val="008D34DC"/>
    <w:pPr>
      <w:numPr>
        <w:ilvl w:val="2"/>
      </w:numPr>
    </w:pPr>
  </w:style>
  <w:style w:type="numbering" w:customStyle="1" w:styleId="TableNumbers">
    <w:name w:val="TableNumbers"/>
    <w:uiPriority w:val="99"/>
    <w:rsid w:val="008D34DC"/>
    <w:pPr>
      <w:numPr>
        <w:numId w:val="21"/>
      </w:numPr>
    </w:pPr>
  </w:style>
  <w:style w:type="paragraph" w:customStyle="1" w:styleId="ThingstoNoticeHeading">
    <w:name w:val="Things to Notice Heading"/>
    <w:basedOn w:val="HelpHeading"/>
    <w:qFormat/>
    <w:rsid w:val="008D34DC"/>
    <w:pPr>
      <w:pBdr>
        <w:top w:val="single" w:sz="4" w:space="2" w:color="808080" w:themeColor="background1" w:themeShade="80"/>
        <w:left w:val="single" w:sz="4" w:space="4" w:color="808080" w:themeColor="background1" w:themeShade="80"/>
        <w:bottom w:val="single" w:sz="4" w:space="2" w:color="808080" w:themeColor="background1" w:themeShade="80"/>
        <w:right w:val="single" w:sz="4" w:space="4" w:color="808080" w:themeColor="background1" w:themeShade="80"/>
      </w:pBdr>
      <w:spacing w:after="260"/>
    </w:pPr>
    <w:rPr>
      <w:sz w:val="20"/>
    </w:rPr>
  </w:style>
  <w:style w:type="paragraph" w:customStyle="1" w:styleId="ThingstoNoticeBullet">
    <w:name w:val="Things to Notice Bullet"/>
    <w:basedOn w:val="ListBullet"/>
    <w:qFormat/>
    <w:rsid w:val="008D34DC"/>
    <w:pPr>
      <w:pBdr>
        <w:top w:val="single" w:sz="4" w:space="2" w:color="808080" w:themeColor="background1" w:themeShade="80"/>
        <w:left w:val="single" w:sz="4" w:space="4" w:color="808080" w:themeColor="background1" w:themeShade="80"/>
        <w:bottom w:val="single" w:sz="4" w:space="2" w:color="808080" w:themeColor="background1" w:themeShade="80"/>
        <w:right w:val="single" w:sz="4" w:space="4" w:color="808080" w:themeColor="background1" w:themeShade="80"/>
      </w:pBdr>
      <w:ind w:left="284" w:hanging="284"/>
    </w:pPr>
  </w:style>
  <w:style w:type="paragraph" w:customStyle="1" w:styleId="ThingstoNoticeBullet2">
    <w:name w:val="Things to Notice Bullet 2"/>
    <w:basedOn w:val="ThingstoNoticeBullet"/>
    <w:qFormat/>
    <w:rsid w:val="008D34DC"/>
    <w:pPr>
      <w:ind w:left="568"/>
    </w:pPr>
  </w:style>
  <w:style w:type="paragraph" w:customStyle="1" w:styleId="ThingstoNoticeBullet3">
    <w:name w:val="Things to Notice Bullet 3"/>
    <w:basedOn w:val="ThingstoNoticeBullet2"/>
    <w:qFormat/>
    <w:rsid w:val="008D34DC"/>
    <w:pPr>
      <w:ind w:left="851"/>
    </w:pPr>
  </w:style>
  <w:style w:type="paragraph" w:customStyle="1" w:styleId="TitleCover">
    <w:name w:val="Title Cover"/>
    <w:basedOn w:val="Title"/>
    <w:next w:val="Title"/>
    <w:qFormat/>
    <w:rsid w:val="008D34DC"/>
    <w:pPr>
      <w:spacing w:before="3360" w:after="360"/>
    </w:pPr>
    <w:rPr>
      <w:color w:val="00A1DE"/>
    </w:rPr>
  </w:style>
  <w:style w:type="paragraph" w:customStyle="1" w:styleId="TitleSection">
    <w:name w:val="Title Section"/>
    <w:basedOn w:val="BodyText"/>
    <w:qFormat/>
    <w:rsid w:val="008D34DC"/>
    <w:pPr>
      <w:keepNext/>
      <w:spacing w:before="240" w:after="120" w:line="240" w:lineRule="auto"/>
      <w:outlineLvl w:val="0"/>
    </w:pPr>
    <w:rPr>
      <w:rFonts w:eastAsiaTheme="majorEastAsia" w:cstheme="majorBidi"/>
      <w:color w:val="0073CF"/>
      <w:kern w:val="28"/>
      <w:sz w:val="40"/>
      <w:szCs w:val="52"/>
    </w:rPr>
  </w:style>
  <w:style w:type="paragraph" w:styleId="TOCHeading">
    <w:name w:val="TOC Heading"/>
    <w:basedOn w:val="TitleSection"/>
    <w:next w:val="BodyText"/>
    <w:uiPriority w:val="39"/>
    <w:unhideWhenUsed/>
    <w:qFormat/>
    <w:rsid w:val="008D34DC"/>
    <w:pPr>
      <w:tabs>
        <w:tab w:val="clear" w:pos="567"/>
        <w:tab w:val="clear" w:pos="1134"/>
        <w:tab w:val="clear" w:pos="1701"/>
        <w:tab w:val="clear" w:pos="2268"/>
        <w:tab w:val="clear" w:pos="2835"/>
        <w:tab w:val="clear" w:pos="3402"/>
        <w:tab w:val="clear" w:pos="3969"/>
        <w:tab w:val="clear" w:pos="4536"/>
        <w:tab w:val="clear" w:pos="5103"/>
      </w:tabs>
      <w:spacing w:before="480" w:after="0" w:line="276" w:lineRule="auto"/>
      <w:jc w:val="center"/>
    </w:pPr>
    <w:rPr>
      <w:spacing w:val="0"/>
      <w:kern w:val="0"/>
    </w:rPr>
  </w:style>
  <w:style w:type="paragraph" w:styleId="TOC1">
    <w:name w:val="toc 1"/>
    <w:autoRedefine/>
    <w:uiPriority w:val="39"/>
    <w:unhideWhenUsed/>
    <w:rsid w:val="008D34DC"/>
    <w:pPr>
      <w:tabs>
        <w:tab w:val="left" w:pos="567"/>
        <w:tab w:val="right" w:leader="dot" w:pos="9061"/>
      </w:tabs>
      <w:spacing w:before="120" w:after="120" w:line="240" w:lineRule="auto"/>
    </w:pPr>
    <w:rPr>
      <w:rFonts w:ascii="Century Gothic" w:eastAsiaTheme="minorEastAsia" w:hAnsi="Century Gothic"/>
      <w:b/>
      <w:spacing w:val="4"/>
      <w:sz w:val="16"/>
      <w:lang w:eastAsia="en-AU"/>
    </w:rPr>
  </w:style>
  <w:style w:type="table" w:customStyle="1" w:styleId="P2Table">
    <w:name w:val="P2 Table"/>
    <w:basedOn w:val="TableNormal"/>
    <w:uiPriority w:val="99"/>
    <w:rsid w:val="008D34DC"/>
    <w:pPr>
      <w:spacing w:after="0" w:line="240" w:lineRule="auto"/>
    </w:pPr>
    <w:rPr>
      <w:rFonts w:ascii="Calibri" w:eastAsiaTheme="minorEastAsia" w:hAnsi="Calibri"/>
      <w:spacing w:val="4"/>
      <w:sz w:val="20"/>
      <w:lang w:eastAsia="en-AU"/>
    </w:rPr>
    <w:tblPr>
      <w:tblInd w:w="170"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Pr>
    <w:trPr>
      <w:cantSplit/>
    </w:trPr>
    <w:tblStylePr w:type="firstRow">
      <w:pPr>
        <w:keepNext/>
        <w:wordWrap/>
      </w:pPr>
      <w:rPr>
        <w:b/>
        <w:color w:val="FFFFFF"/>
      </w:rPr>
      <w:tblPr/>
      <w:trPr>
        <w:tblHeader/>
      </w:trPr>
      <w:tcPr>
        <w:shd w:val="clear" w:color="auto" w:fill="0073CF"/>
      </w:tcPr>
    </w:tblStylePr>
  </w:style>
  <w:style w:type="paragraph" w:styleId="TOC2">
    <w:name w:val="toc 2"/>
    <w:basedOn w:val="TOC1"/>
    <w:autoRedefine/>
    <w:uiPriority w:val="39"/>
    <w:unhideWhenUsed/>
    <w:rsid w:val="008D34DC"/>
    <w:pPr>
      <w:spacing w:before="20" w:after="20"/>
    </w:pPr>
  </w:style>
  <w:style w:type="paragraph" w:styleId="TOC3">
    <w:name w:val="toc 3"/>
    <w:basedOn w:val="TOC2"/>
    <w:autoRedefine/>
    <w:uiPriority w:val="39"/>
    <w:unhideWhenUsed/>
    <w:rsid w:val="008D34DC"/>
    <w:pPr>
      <w:tabs>
        <w:tab w:val="left" w:pos="879"/>
      </w:tabs>
      <w:ind w:left="284"/>
    </w:pPr>
    <w:rPr>
      <w:b w:val="0"/>
    </w:rPr>
  </w:style>
  <w:style w:type="paragraph" w:customStyle="1" w:styleId="TOCTitle">
    <w:name w:val="TOCTitle"/>
    <w:basedOn w:val="TOCHeading"/>
    <w:qFormat/>
    <w:rsid w:val="008D34DC"/>
  </w:style>
  <w:style w:type="paragraph" w:customStyle="1" w:styleId="UsageNote">
    <w:name w:val="Usage Note"/>
    <w:basedOn w:val="BodyText"/>
    <w:qFormat/>
    <w:rsid w:val="008D34DC"/>
    <w:rPr>
      <w:vanish/>
      <w:color w:val="C00000"/>
      <w:u w:val="dotted" w:color="C00000"/>
    </w:rPr>
  </w:style>
  <w:style w:type="character" w:customStyle="1" w:styleId="UserInput">
    <w:name w:val="User Input"/>
    <w:basedOn w:val="DefaultParagraphFont"/>
    <w:uiPriority w:val="1"/>
    <w:qFormat/>
    <w:rsid w:val="008D34DC"/>
    <w:rPr>
      <w:rFonts w:ascii="Maiandra GD" w:hAnsi="Maiandra GD"/>
      <w:b/>
      <w:spacing w:val="10"/>
      <w:sz w:val="20"/>
    </w:rPr>
  </w:style>
  <w:style w:type="character" w:customStyle="1" w:styleId="Warning">
    <w:name w:val="Warning"/>
    <w:basedOn w:val="DefaultParagraphFont"/>
    <w:uiPriority w:val="1"/>
    <w:qFormat/>
    <w:rsid w:val="008D34DC"/>
    <w:rPr>
      <w:b/>
      <w:caps w:val="0"/>
      <w:smallCaps/>
      <w:color w:val="C00000"/>
      <w:spacing w:val="14"/>
    </w:rPr>
  </w:style>
  <w:style w:type="paragraph" w:customStyle="1" w:styleId="TableCellRight">
    <w:name w:val="Table Cell Right"/>
    <w:basedOn w:val="TableCell"/>
    <w:qFormat/>
    <w:rsid w:val="008D34DC"/>
    <w:pPr>
      <w:tabs>
        <w:tab w:val="clear" w:pos="1701"/>
        <w:tab w:val="clear" w:pos="2268"/>
        <w:tab w:val="clear" w:pos="2835"/>
        <w:tab w:val="clear" w:pos="3402"/>
        <w:tab w:val="clear" w:pos="3969"/>
        <w:tab w:val="clear" w:pos="4536"/>
        <w:tab w:val="clear" w:pos="5103"/>
      </w:tabs>
      <w:jc w:val="right"/>
    </w:pPr>
  </w:style>
  <w:style w:type="paragraph" w:customStyle="1" w:styleId="FooterLandscapeLetter">
    <w:name w:val="Footer Landscape Letter"/>
    <w:basedOn w:val="FooterLandscapeA4"/>
    <w:qFormat/>
    <w:rsid w:val="008D34DC"/>
    <w:pPr>
      <w:tabs>
        <w:tab w:val="clear" w:pos="14033"/>
        <w:tab w:val="right" w:pos="12899"/>
      </w:tabs>
    </w:pPr>
  </w:style>
  <w:style w:type="paragraph" w:styleId="Caption">
    <w:name w:val="caption"/>
    <w:basedOn w:val="BodyText"/>
    <w:next w:val="BodyText-FirstLine"/>
    <w:uiPriority w:val="35"/>
    <w:unhideWhenUsed/>
    <w:qFormat/>
    <w:rsid w:val="008D34DC"/>
    <w:pPr>
      <w:spacing w:line="240" w:lineRule="auto"/>
    </w:pPr>
    <w:rPr>
      <w:bCs/>
      <w:i/>
      <w:sz w:val="16"/>
      <w:szCs w:val="18"/>
    </w:rPr>
  </w:style>
  <w:style w:type="paragraph" w:customStyle="1" w:styleId="BodyTextCondensed">
    <w:name w:val="Body Text Condensed"/>
    <w:basedOn w:val="BodyText"/>
    <w:qFormat/>
    <w:rsid w:val="008D34DC"/>
    <w:pPr>
      <w:spacing w:after="0"/>
    </w:pPr>
  </w:style>
  <w:style w:type="numbering" w:customStyle="1" w:styleId="Checklists">
    <w:name w:val="Checklists"/>
    <w:uiPriority w:val="99"/>
    <w:rsid w:val="008D34DC"/>
    <w:pPr>
      <w:numPr>
        <w:numId w:val="22"/>
      </w:numPr>
    </w:pPr>
  </w:style>
  <w:style w:type="numbering" w:customStyle="1" w:styleId="ChecklistsCross">
    <w:name w:val="ChecklistsCross"/>
    <w:uiPriority w:val="99"/>
    <w:rsid w:val="008D34DC"/>
    <w:pPr>
      <w:numPr>
        <w:numId w:val="24"/>
      </w:numPr>
    </w:pPr>
  </w:style>
  <w:style w:type="numbering" w:customStyle="1" w:styleId="ChecklistsTick">
    <w:name w:val="ChecklistsTick"/>
    <w:uiPriority w:val="99"/>
    <w:rsid w:val="008D34DC"/>
    <w:pPr>
      <w:numPr>
        <w:numId w:val="26"/>
      </w:numPr>
    </w:pPr>
  </w:style>
  <w:style w:type="numbering" w:customStyle="1" w:styleId="Instructions">
    <w:name w:val="Instructions"/>
    <w:uiPriority w:val="99"/>
    <w:rsid w:val="008D34DC"/>
    <w:pPr>
      <w:numPr>
        <w:numId w:val="27"/>
      </w:numPr>
    </w:pPr>
  </w:style>
  <w:style w:type="numbering" w:customStyle="1" w:styleId="TableBullets">
    <w:name w:val="TableBullets"/>
    <w:uiPriority w:val="99"/>
    <w:rsid w:val="008D34DC"/>
    <w:pPr>
      <w:numPr>
        <w:numId w:val="28"/>
      </w:numPr>
    </w:pPr>
  </w:style>
  <w:style w:type="character" w:styleId="FollowedHyperlink">
    <w:name w:val="FollowedHyperlink"/>
    <w:basedOn w:val="DefaultParagraphFont"/>
    <w:uiPriority w:val="99"/>
    <w:semiHidden/>
    <w:unhideWhenUsed/>
    <w:rsid w:val="008D34DC"/>
    <w:rPr>
      <w:color w:val="82BE5A"/>
      <w:u w:val="single"/>
    </w:rPr>
  </w:style>
  <w:style w:type="character" w:styleId="Hyperlink">
    <w:name w:val="Hyperlink"/>
    <w:basedOn w:val="DefaultParagraphFont"/>
    <w:uiPriority w:val="99"/>
    <w:unhideWhenUsed/>
    <w:rsid w:val="008D34DC"/>
    <w:rPr>
      <w:color w:val="0073CF"/>
      <w:u w:val="single"/>
    </w:rPr>
  </w:style>
  <w:style w:type="paragraph" w:styleId="Index2">
    <w:name w:val="index 2"/>
    <w:basedOn w:val="Index1"/>
    <w:uiPriority w:val="99"/>
    <w:semiHidden/>
    <w:unhideWhenUsed/>
    <w:rsid w:val="008D34DC"/>
    <w:pPr>
      <w:spacing w:after="160" w:line="260" w:lineRule="atLeast"/>
      <w:ind w:left="340" w:hanging="170"/>
    </w:pPr>
  </w:style>
  <w:style w:type="paragraph" w:styleId="Index3">
    <w:name w:val="index 3"/>
    <w:basedOn w:val="Index2"/>
    <w:uiPriority w:val="99"/>
    <w:semiHidden/>
    <w:unhideWhenUsed/>
    <w:rsid w:val="008D34DC"/>
    <w:pPr>
      <w:ind w:left="510"/>
    </w:pPr>
  </w:style>
  <w:style w:type="numbering" w:customStyle="1" w:styleId="StepNumbers">
    <w:name w:val="StepNumbers"/>
    <w:uiPriority w:val="99"/>
    <w:rsid w:val="008D34DC"/>
    <w:pPr>
      <w:numPr>
        <w:numId w:val="29"/>
      </w:numPr>
    </w:pPr>
  </w:style>
  <w:style w:type="paragraph" w:styleId="TOC4">
    <w:name w:val="toc 4"/>
    <w:basedOn w:val="TOC3"/>
    <w:next w:val="Normal"/>
    <w:autoRedefine/>
    <w:uiPriority w:val="39"/>
    <w:semiHidden/>
    <w:unhideWhenUsed/>
    <w:rsid w:val="008D34DC"/>
    <w:pPr>
      <w:spacing w:after="100"/>
      <w:ind w:left="660"/>
    </w:pPr>
  </w:style>
  <w:style w:type="paragraph" w:styleId="TOC5">
    <w:name w:val="toc 5"/>
    <w:basedOn w:val="TOC4"/>
    <w:next w:val="Normal"/>
    <w:autoRedefine/>
    <w:uiPriority w:val="39"/>
    <w:semiHidden/>
    <w:unhideWhenUsed/>
    <w:rsid w:val="008D34DC"/>
    <w:pPr>
      <w:ind w:left="880"/>
    </w:pPr>
  </w:style>
  <w:style w:type="paragraph" w:styleId="TOC6">
    <w:name w:val="toc 6"/>
    <w:basedOn w:val="TOC5"/>
    <w:next w:val="Normal"/>
    <w:autoRedefine/>
    <w:uiPriority w:val="39"/>
    <w:semiHidden/>
    <w:unhideWhenUsed/>
    <w:rsid w:val="008D34DC"/>
    <w:pPr>
      <w:ind w:left="1100"/>
    </w:pPr>
  </w:style>
  <w:style w:type="paragraph" w:styleId="TOC7">
    <w:name w:val="toc 7"/>
    <w:basedOn w:val="TOC6"/>
    <w:next w:val="Normal"/>
    <w:autoRedefine/>
    <w:uiPriority w:val="39"/>
    <w:semiHidden/>
    <w:unhideWhenUsed/>
    <w:rsid w:val="008D34DC"/>
    <w:pPr>
      <w:ind w:left="1320"/>
    </w:pPr>
  </w:style>
  <w:style w:type="paragraph" w:styleId="TOC8">
    <w:name w:val="toc 8"/>
    <w:basedOn w:val="TOC7"/>
    <w:next w:val="Normal"/>
    <w:autoRedefine/>
    <w:uiPriority w:val="39"/>
    <w:unhideWhenUsed/>
    <w:rsid w:val="008D34DC"/>
    <w:pPr>
      <w:ind w:left="1540"/>
    </w:pPr>
  </w:style>
  <w:style w:type="paragraph" w:styleId="TOC9">
    <w:name w:val="toc 9"/>
    <w:basedOn w:val="TOC8"/>
    <w:next w:val="Normal"/>
    <w:autoRedefine/>
    <w:uiPriority w:val="39"/>
    <w:semiHidden/>
    <w:unhideWhenUsed/>
    <w:rsid w:val="008D34DC"/>
    <w:pPr>
      <w:ind w:left="1760"/>
    </w:pPr>
  </w:style>
  <w:style w:type="character" w:styleId="Strong">
    <w:name w:val="Strong"/>
    <w:basedOn w:val="DefaultParagraphFont"/>
    <w:uiPriority w:val="22"/>
    <w:qFormat/>
    <w:rsid w:val="008D34DC"/>
    <w:rPr>
      <w:b/>
      <w:bCs/>
    </w:rPr>
  </w:style>
  <w:style w:type="character" w:styleId="PlaceholderText">
    <w:name w:val="Placeholder Text"/>
    <w:basedOn w:val="DefaultParagraphFont"/>
    <w:uiPriority w:val="99"/>
    <w:semiHidden/>
    <w:rsid w:val="00935FE1"/>
    <w:rPr>
      <w:color w:val="808080"/>
    </w:rPr>
  </w:style>
  <w:style w:type="paragraph" w:styleId="BalloonText">
    <w:name w:val="Balloon Text"/>
    <w:basedOn w:val="Normal"/>
    <w:link w:val="BalloonTextChar"/>
    <w:uiPriority w:val="99"/>
    <w:semiHidden/>
    <w:unhideWhenUsed/>
    <w:rsid w:val="00935FE1"/>
    <w:pPr>
      <w:spacing w:after="160" w:line="260" w:lineRule="atLeast"/>
    </w:pPr>
    <w:rPr>
      <w:rFonts w:ascii="Tahoma" w:hAnsi="Tahoma" w:cs="Tahoma"/>
      <w:spacing w:val="4"/>
      <w:sz w:val="16"/>
      <w:szCs w:val="16"/>
      <w:lang w:val="en-AU" w:eastAsia="en-AU" w:bidi="ar-SA"/>
    </w:rPr>
  </w:style>
  <w:style w:type="character" w:customStyle="1" w:styleId="BalloonTextChar">
    <w:name w:val="Balloon Text Char"/>
    <w:basedOn w:val="DefaultParagraphFont"/>
    <w:link w:val="BalloonText"/>
    <w:uiPriority w:val="99"/>
    <w:semiHidden/>
    <w:rsid w:val="00935FE1"/>
    <w:rPr>
      <w:rFonts w:ascii="Tahoma" w:eastAsiaTheme="minorEastAsia" w:hAnsi="Tahoma" w:cs="Tahoma"/>
      <w:sz w:val="16"/>
      <w:szCs w:val="16"/>
      <w:lang w:eastAsia="en-AU"/>
    </w:rPr>
  </w:style>
  <w:style w:type="paragraph" w:customStyle="1" w:styleId="BasicParagraph">
    <w:name w:val="[Basic Paragraph]"/>
    <w:basedOn w:val="Normal"/>
    <w:uiPriority w:val="99"/>
    <w:rsid w:val="00001750"/>
    <w:pPr>
      <w:spacing w:after="160" w:line="260" w:lineRule="atLeast"/>
    </w:pPr>
    <w:rPr>
      <w:rFonts w:ascii="Century Gothic" w:hAnsi="Century Gothic"/>
      <w:spacing w:val="4"/>
      <w:sz w:val="18"/>
      <w:lang w:val="en-AU" w:eastAsia="en-AU" w:bidi="ar-SA"/>
    </w:rPr>
  </w:style>
  <w:style w:type="paragraph" w:styleId="NoSpacing">
    <w:name w:val="No Spacing"/>
    <w:aliases w:val="Table title"/>
    <w:basedOn w:val="Normal"/>
    <w:link w:val="NoSpacingChar"/>
    <w:uiPriority w:val="1"/>
    <w:qFormat/>
    <w:rsid w:val="00426AB9"/>
    <w:pPr>
      <w:framePr w:hSpace="180" w:wrap="around" w:vAnchor="text" w:hAnchor="margin" w:y="-53"/>
      <w:spacing w:after="160" w:line="260" w:lineRule="atLeast"/>
      <w:jc w:val="center"/>
    </w:pPr>
    <w:rPr>
      <w:rFonts w:ascii="Century Gothic" w:hAnsi="Century Gothic"/>
      <w:b/>
      <w:spacing w:val="4"/>
      <w:sz w:val="18"/>
      <w:szCs w:val="24"/>
      <w:lang w:val="en-AU" w:eastAsia="en-AU" w:bidi="ar-SA"/>
    </w:rPr>
  </w:style>
  <w:style w:type="paragraph" w:customStyle="1" w:styleId="Copyright">
    <w:name w:val="Copyright"/>
    <w:basedOn w:val="Normal"/>
    <w:qFormat/>
    <w:rsid w:val="00001750"/>
    <w:pPr>
      <w:tabs>
        <w:tab w:val="center" w:pos="4680"/>
        <w:tab w:val="right" w:pos="9360"/>
      </w:tabs>
      <w:spacing w:after="160" w:line="260" w:lineRule="atLeast"/>
    </w:pPr>
    <w:rPr>
      <w:rFonts w:ascii="Century Gothic" w:hAnsi="Century Gothic"/>
      <w:color w:val="1F497D" w:themeColor="text2"/>
      <w:spacing w:val="4"/>
      <w:sz w:val="28"/>
      <w:szCs w:val="24"/>
      <w:lang w:val="en-AU" w:eastAsia="en-AU" w:bidi="ar-SA"/>
    </w:rPr>
  </w:style>
  <w:style w:type="paragraph" w:customStyle="1" w:styleId="Numberedlist">
    <w:name w:val="Numbered list"/>
    <w:basedOn w:val="Normal"/>
    <w:link w:val="NumberedlistChar"/>
    <w:qFormat/>
    <w:rsid w:val="00F23F3C"/>
    <w:pPr>
      <w:framePr w:wrap="around" w:hAnchor="text"/>
      <w:numPr>
        <w:numId w:val="31"/>
      </w:numPr>
      <w:spacing w:after="160" w:line="260" w:lineRule="atLeast"/>
      <w:contextualSpacing/>
    </w:pPr>
    <w:rPr>
      <w:rFonts w:ascii="Century Gothic" w:hAnsi="Century Gothic"/>
      <w:spacing w:val="4"/>
      <w:sz w:val="18"/>
      <w:lang w:val="en-AU" w:eastAsia="en-AU" w:bidi="ar-SA"/>
    </w:rPr>
  </w:style>
  <w:style w:type="character" w:customStyle="1" w:styleId="NumberedlistChar">
    <w:name w:val="Numbered list Char"/>
    <w:basedOn w:val="DefaultParagraphFont"/>
    <w:link w:val="Numberedlist"/>
    <w:rsid w:val="00F23F3C"/>
    <w:rPr>
      <w:rFonts w:eastAsiaTheme="minorEastAsia"/>
      <w:sz w:val="20"/>
      <w:lang w:val="en-US" w:bidi="en-US"/>
    </w:rPr>
  </w:style>
  <w:style w:type="character" w:customStyle="1" w:styleId="NoSpacingChar">
    <w:name w:val="No Spacing Char"/>
    <w:aliases w:val="Table title Char"/>
    <w:basedOn w:val="DefaultParagraphFont"/>
    <w:link w:val="NoSpacing"/>
    <w:uiPriority w:val="1"/>
    <w:rsid w:val="00426AB9"/>
    <w:rPr>
      <w:rFonts w:eastAsiaTheme="minorEastAsia"/>
      <w:b/>
      <w:sz w:val="18"/>
      <w:szCs w:val="24"/>
      <w:lang w:val="en-US" w:bidi="en-US"/>
    </w:rPr>
  </w:style>
  <w:style w:type="paragraph" w:styleId="ListParagraph">
    <w:name w:val="List Paragraph"/>
    <w:aliases w:val="Left-Aligned Table Value,Table Value"/>
    <w:basedOn w:val="Normal"/>
    <w:link w:val="ListParagraphChar"/>
    <w:qFormat/>
    <w:rsid w:val="00426AB9"/>
    <w:pPr>
      <w:framePr w:hSpace="180" w:wrap="around" w:vAnchor="text" w:hAnchor="margin" w:y="-53"/>
      <w:spacing w:after="160" w:line="260" w:lineRule="atLeast"/>
      <w:contextualSpacing/>
    </w:pPr>
    <w:rPr>
      <w:rFonts w:ascii="Century Gothic" w:hAnsi="Century Gothic"/>
      <w:spacing w:val="4"/>
      <w:sz w:val="18"/>
      <w:lang w:val="en-AU" w:eastAsia="en-AU" w:bidi="ar-SA"/>
    </w:rPr>
  </w:style>
  <w:style w:type="character" w:customStyle="1" w:styleId="ListParagraphChar">
    <w:name w:val="List Paragraph Char"/>
    <w:aliases w:val="Left-Aligned Table Value Char,Table Value Char"/>
    <w:basedOn w:val="DefaultParagraphFont"/>
    <w:link w:val="ListParagraph"/>
    <w:rsid w:val="00426AB9"/>
    <w:rPr>
      <w:rFonts w:eastAsiaTheme="minorEastAsia"/>
      <w:sz w:val="18"/>
      <w:lang w:val="en-US" w:bidi="en-US"/>
    </w:rPr>
  </w:style>
  <w:style w:type="paragraph" w:customStyle="1" w:styleId="SectionHeader">
    <w:name w:val="Section Header"/>
    <w:basedOn w:val="Normal"/>
    <w:qFormat/>
    <w:rsid w:val="000D6710"/>
    <w:rPr>
      <w:color w:val="00A1DE"/>
      <w:sz w:val="28"/>
      <w:szCs w:val="32"/>
    </w:rPr>
  </w:style>
  <w:style w:type="paragraph" w:customStyle="1" w:styleId="TableHeaders">
    <w:name w:val="Table Headers"/>
    <w:basedOn w:val="Normal"/>
    <w:qFormat/>
    <w:rsid w:val="000D6710"/>
    <w:pPr>
      <w:keepLines/>
      <w:framePr w:hSpace="180" w:wrap="around" w:vAnchor="text" w:hAnchor="margin" w:y="143"/>
      <w:spacing w:before="60" w:after="60"/>
    </w:pPr>
    <w:rPr>
      <w:rFonts w:ascii="Century Gothic" w:eastAsia="Times New Roman" w:hAnsi="Century Gothic" w:cs="Arial"/>
      <w:b/>
      <w:caps/>
      <w:sz w:val="18"/>
      <w:szCs w:val="16"/>
      <w:lang w:bidi="ar-SA"/>
    </w:rPr>
  </w:style>
  <w:style w:type="character" w:styleId="Emphasis">
    <w:name w:val="Emphasis"/>
    <w:basedOn w:val="DefaultParagraphFont"/>
    <w:uiPriority w:val="20"/>
    <w:qFormat/>
    <w:rsid w:val="001947EB"/>
    <w:rPr>
      <w:i/>
      <w:iCs/>
    </w:rPr>
  </w:style>
  <w:style w:type="character" w:styleId="CommentReference">
    <w:name w:val="annotation reference"/>
    <w:basedOn w:val="DefaultParagraphFont"/>
    <w:uiPriority w:val="99"/>
    <w:semiHidden/>
    <w:unhideWhenUsed/>
    <w:rsid w:val="00273DAE"/>
    <w:rPr>
      <w:sz w:val="16"/>
      <w:szCs w:val="16"/>
    </w:rPr>
  </w:style>
  <w:style w:type="paragraph" w:styleId="CommentText">
    <w:name w:val="annotation text"/>
    <w:basedOn w:val="Normal"/>
    <w:link w:val="CommentTextChar"/>
    <w:uiPriority w:val="99"/>
    <w:semiHidden/>
    <w:unhideWhenUsed/>
    <w:rsid w:val="00273DAE"/>
    <w:rPr>
      <w:szCs w:val="20"/>
    </w:rPr>
  </w:style>
  <w:style w:type="character" w:customStyle="1" w:styleId="CommentTextChar">
    <w:name w:val="Comment Text Char"/>
    <w:basedOn w:val="DefaultParagraphFont"/>
    <w:link w:val="CommentText"/>
    <w:uiPriority w:val="99"/>
    <w:semiHidden/>
    <w:rsid w:val="00273DAE"/>
    <w:rPr>
      <w:rFonts w:eastAsiaTheme="minorEastAsia"/>
      <w:sz w:val="20"/>
      <w:szCs w:val="20"/>
      <w:lang w:val="en-US" w:bidi="en-US"/>
    </w:rPr>
  </w:style>
  <w:style w:type="paragraph" w:styleId="CommentSubject">
    <w:name w:val="annotation subject"/>
    <w:basedOn w:val="CommentText"/>
    <w:next w:val="CommentText"/>
    <w:link w:val="CommentSubjectChar"/>
    <w:uiPriority w:val="99"/>
    <w:semiHidden/>
    <w:unhideWhenUsed/>
    <w:rsid w:val="00273DAE"/>
    <w:rPr>
      <w:b/>
      <w:bCs/>
    </w:rPr>
  </w:style>
  <w:style w:type="character" w:customStyle="1" w:styleId="CommentSubjectChar">
    <w:name w:val="Comment Subject Char"/>
    <w:basedOn w:val="CommentTextChar"/>
    <w:link w:val="CommentSubject"/>
    <w:uiPriority w:val="99"/>
    <w:semiHidden/>
    <w:rsid w:val="00273DAE"/>
    <w:rPr>
      <w:rFonts w:eastAsiaTheme="minorEastAsia"/>
      <w:b/>
      <w:bCs/>
      <w:sz w:val="20"/>
      <w:szCs w:val="20"/>
      <w:lang w:val="en-US" w:bidi="en-US"/>
    </w:rPr>
  </w:style>
  <w:style w:type="paragraph" w:styleId="Revision">
    <w:name w:val="Revision"/>
    <w:hidden/>
    <w:uiPriority w:val="99"/>
    <w:semiHidden/>
    <w:rsid w:val="000D5B65"/>
    <w:pPr>
      <w:spacing w:after="0" w:line="240" w:lineRule="auto"/>
    </w:pPr>
    <w:rPr>
      <w:rFonts w:eastAsiaTheme="minorEastAsia"/>
      <w:sz w:val="20"/>
      <w:lang w:val="en-US"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image" Target="media/image5.png"/><Relationship Id="rId39" Type="http://schemas.openxmlformats.org/officeDocument/2006/relationships/image" Target="media/image18.png"/><Relationship Id="rId21" Type="http://schemas.openxmlformats.org/officeDocument/2006/relationships/footer" Target="footer5.xml"/><Relationship Id="rId34" Type="http://schemas.openxmlformats.org/officeDocument/2006/relationships/image" Target="media/image13.png"/><Relationship Id="rId42" Type="http://schemas.openxmlformats.org/officeDocument/2006/relationships/hyperlink" Target="mailto:support@issgroup.com.au" TargetMode="External"/><Relationship Id="rId47" Type="http://schemas.openxmlformats.org/officeDocument/2006/relationships/customXml" Target="../customXml/item6.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footer" Target="footer2.xml"/><Relationship Id="rId29"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image" Target="media/image3.png"/><Relationship Id="rId32" Type="http://schemas.openxmlformats.org/officeDocument/2006/relationships/image" Target="media/image11.png"/><Relationship Id="rId37" Type="http://schemas.openxmlformats.org/officeDocument/2006/relationships/image" Target="media/image16.png"/><Relationship Id="rId40" Type="http://schemas.openxmlformats.org/officeDocument/2006/relationships/image" Target="media/image19.png"/><Relationship Id="rId45" Type="http://schemas.openxmlformats.org/officeDocument/2006/relationships/glossaryDocument" Target="glossary/document.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footer" Target="footer6.xml"/><Relationship Id="rId28" Type="http://schemas.openxmlformats.org/officeDocument/2006/relationships/image" Target="media/image7.png"/><Relationship Id="rId36" Type="http://schemas.openxmlformats.org/officeDocument/2006/relationships/image" Target="media/image15.png"/><Relationship Id="rId10" Type="http://schemas.openxmlformats.org/officeDocument/2006/relationships/webSettings" Target="webSettings.xml"/><Relationship Id="rId19" Type="http://schemas.openxmlformats.org/officeDocument/2006/relationships/header" Target="header4.xml"/><Relationship Id="rId31" Type="http://schemas.openxmlformats.org/officeDocument/2006/relationships/image" Target="media/image10.png"/><Relationship Id="rId4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2.xml"/><Relationship Id="rId22" Type="http://schemas.openxmlformats.org/officeDocument/2006/relationships/header" Target="header5.xml"/><Relationship Id="rId27" Type="http://schemas.openxmlformats.org/officeDocument/2006/relationships/image" Target="media/image6.png"/><Relationship Id="rId30" Type="http://schemas.openxmlformats.org/officeDocument/2006/relationships/image" Target="media/image9.png"/><Relationship Id="rId35" Type="http://schemas.openxmlformats.org/officeDocument/2006/relationships/image" Target="media/image14.png"/><Relationship Id="rId43" Type="http://schemas.openxmlformats.org/officeDocument/2006/relationships/hyperlink" Target="mailto:iss.support@p2energysolutions.com" TargetMode="External"/><Relationship Id="rId8" Type="http://schemas.microsoft.com/office/2007/relationships/stylesWithEffects" Target="stylesWithEffects.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eader" Target="header3.xml"/><Relationship Id="rId25" Type="http://schemas.openxmlformats.org/officeDocument/2006/relationships/image" Target="media/image4.png"/><Relationship Id="rId33" Type="http://schemas.openxmlformats.org/officeDocument/2006/relationships/image" Target="media/image12.png"/><Relationship Id="rId38" Type="http://schemas.openxmlformats.org/officeDocument/2006/relationships/image" Target="media/image17.png"/><Relationship Id="rId46" Type="http://schemas.openxmlformats.org/officeDocument/2006/relationships/theme" Target="theme/theme1.xml"/><Relationship Id="rId20" Type="http://schemas.openxmlformats.org/officeDocument/2006/relationships/footer" Target="footer4.xml"/><Relationship Id="rId41" Type="http://schemas.openxmlformats.org/officeDocument/2006/relationships/image" Target="media/image20.png"/></Relationships>
</file>

<file path=word/_rels/header2.xml.rels><?xml version="1.0" encoding="UTF-8" standalone="yes"?>
<Relationships xmlns="http://schemas.openxmlformats.org/package/2006/relationships"><Relationship Id="rId1" Type="http://schemas.openxmlformats.org/officeDocument/2006/relationships/image" Target="media/image1.wmf"/></Relationships>
</file>

<file path=word/_rels/header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wmf"/></Relationships>
</file>

<file path=word/_rels/header4.xml.rels><?xml version="1.0" encoding="UTF-8" standalone="yes"?>
<Relationships xmlns="http://schemas.openxmlformats.org/package/2006/relationships"><Relationship Id="rId1" Type="http://schemas.openxmlformats.org/officeDocument/2006/relationships/image" Target="media/image1.wmf"/></Relationships>
</file>

<file path=word/_rels/header5.xml.rels><?xml version="1.0" encoding="UTF-8" standalone="yes"?>
<Relationships xmlns="http://schemas.openxmlformats.org/package/2006/relationships"><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C:\P2%20Templates\P2%20Professional.dotx"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50AF056C0DC5400C9C6E71EBA0F00FCF"/>
        <w:category>
          <w:name w:val="General"/>
          <w:gallery w:val="placeholder"/>
        </w:category>
        <w:types>
          <w:type w:val="bbPlcHdr"/>
        </w:types>
        <w:behaviors>
          <w:behavior w:val="content"/>
        </w:behaviors>
        <w:guid w:val="{E03B6612-9CA0-4E59-BBC2-E0CFAC53440A}"/>
      </w:docPartPr>
      <w:docPartBody>
        <w:p w14:paraId="3269F7EA" w14:textId="77777777" w:rsidR="00495CC6" w:rsidRDefault="00C90F38" w:rsidP="00C90F38">
          <w:pPr>
            <w:pStyle w:val="50AF056C0DC5400C9C6E71EBA0F00FCF"/>
          </w:pPr>
          <w:r w:rsidRPr="00CA4AA9">
            <w:rPr>
              <w:rStyle w:val="PlaceholderText"/>
            </w:rPr>
            <w:t>[Document ID Value]</w:t>
          </w:r>
        </w:p>
      </w:docPartBody>
    </w:docPart>
    <w:docPart>
      <w:docPartPr>
        <w:name w:val="DE80D427A29B4B9E996B7955E9C75AF9"/>
        <w:category>
          <w:name w:val="General"/>
          <w:gallery w:val="placeholder"/>
        </w:category>
        <w:types>
          <w:type w:val="bbPlcHdr"/>
        </w:types>
        <w:behaviors>
          <w:behavior w:val="content"/>
        </w:behaviors>
        <w:guid w:val="{23B5B8A2-7AD3-4BC9-9B58-DA75354F000A}"/>
      </w:docPartPr>
      <w:docPartBody>
        <w:p w14:paraId="3269F7EB" w14:textId="77777777" w:rsidR="00495CC6" w:rsidRDefault="00C90F38" w:rsidP="00C90F38">
          <w:pPr>
            <w:pStyle w:val="DE80D427A29B4B9E996B7955E9C75AF9"/>
          </w:pPr>
          <w:r w:rsidRPr="00113C92">
            <w:rPr>
              <w:rStyle w:val="PlaceholderText"/>
            </w:rPr>
            <w:t>[Current Version]</w:t>
          </w:r>
        </w:p>
      </w:docPartBody>
    </w:docPart>
    <w:docPart>
      <w:docPartPr>
        <w:name w:val="29856E8BD6844F8B8F80FAAF7B800C82"/>
        <w:category>
          <w:name w:val="General"/>
          <w:gallery w:val="placeholder"/>
        </w:category>
        <w:types>
          <w:type w:val="bbPlcHdr"/>
        </w:types>
        <w:behaviors>
          <w:behavior w:val="content"/>
        </w:behaviors>
        <w:guid w:val="{DB0821A7-EB42-48D3-9BF2-C3B89CC05503}"/>
      </w:docPartPr>
      <w:docPartBody>
        <w:p w14:paraId="3269F7EC" w14:textId="77777777" w:rsidR="00495CC6" w:rsidRDefault="00C90F38" w:rsidP="00C90F38">
          <w:pPr>
            <w:pStyle w:val="29856E8BD6844F8B8F80FAAF7B800C82"/>
          </w:pPr>
          <w:r w:rsidRPr="009146F9">
            <w:rPr>
              <w:rStyle w:val="PlaceholderText"/>
            </w:rPr>
            <w:t>[Issue Date]</w:t>
          </w:r>
        </w:p>
      </w:docPartBody>
    </w:docPart>
    <w:docPart>
      <w:docPartPr>
        <w:name w:val="B229C0A464FA4515BB34FFEF72299F25"/>
        <w:category>
          <w:name w:val="General"/>
          <w:gallery w:val="placeholder"/>
        </w:category>
        <w:types>
          <w:type w:val="bbPlcHdr"/>
        </w:types>
        <w:behaviors>
          <w:behavior w:val="content"/>
        </w:behaviors>
        <w:guid w:val="{737CCFB5-5BD5-454B-84F8-5B7622BBFB34}"/>
      </w:docPartPr>
      <w:docPartBody>
        <w:p w14:paraId="3269F7ED" w14:textId="77777777" w:rsidR="00495CC6" w:rsidRDefault="00C90F38" w:rsidP="00C90F38">
          <w:pPr>
            <w:pStyle w:val="B229C0A464FA4515BB34FFEF72299F25"/>
          </w:pPr>
          <w:r w:rsidRPr="006A632C">
            <w:rPr>
              <w:rStyle w:val="PlaceholderText"/>
            </w:rPr>
            <w:t>[Title]</w:t>
          </w:r>
        </w:p>
      </w:docPartBody>
    </w:docPart>
    <w:docPart>
      <w:docPartPr>
        <w:name w:val="264A7D99E3A7407988FC665A39FA08E6"/>
        <w:category>
          <w:name w:val="General"/>
          <w:gallery w:val="placeholder"/>
        </w:category>
        <w:types>
          <w:type w:val="bbPlcHdr"/>
        </w:types>
        <w:behaviors>
          <w:behavior w:val="content"/>
        </w:behaviors>
        <w:guid w:val="{1C4F7067-2796-4794-B21D-E612B20F734C}"/>
      </w:docPartPr>
      <w:docPartBody>
        <w:p w14:paraId="3269F7EE" w14:textId="77777777" w:rsidR="00423FD7" w:rsidRDefault="003C7E55">
          <w:r w:rsidRPr="004C504B">
            <w:rPr>
              <w:rStyle w:val="PlaceholderText"/>
            </w:rPr>
            <w:t>[Company]</w:t>
          </w:r>
        </w:p>
      </w:docPartBody>
    </w:docPart>
    <w:docPart>
      <w:docPartPr>
        <w:name w:val="D7890F819EE54121B8F814A5B5713325"/>
        <w:category>
          <w:name w:val="General"/>
          <w:gallery w:val="placeholder"/>
        </w:category>
        <w:types>
          <w:type w:val="bbPlcHdr"/>
        </w:types>
        <w:behaviors>
          <w:behavior w:val="content"/>
        </w:behaviors>
        <w:guid w:val="{ADDDC672-C570-46B2-B988-86DA2505DFDF}"/>
      </w:docPartPr>
      <w:docPartBody>
        <w:p w14:paraId="3269F7EF" w14:textId="77777777" w:rsidR="00423FD7" w:rsidRDefault="003C7E55" w:rsidP="003C7E55">
          <w:pPr>
            <w:pStyle w:val="D7890F819EE54121B8F814A5B5713325"/>
          </w:pPr>
          <w:r w:rsidRPr="004C504B">
            <w:rPr>
              <w:rStyle w:val="PlaceholderText"/>
            </w:rPr>
            <w:t>[Company]</w:t>
          </w:r>
        </w:p>
      </w:docPartBody>
    </w:docPart>
    <w:docPart>
      <w:docPartPr>
        <w:name w:val="AA4A7D477CC74B1A9DFDF33DAC7EBF77"/>
        <w:category>
          <w:name w:val="General"/>
          <w:gallery w:val="placeholder"/>
        </w:category>
        <w:types>
          <w:type w:val="bbPlcHdr"/>
        </w:types>
        <w:behaviors>
          <w:behavior w:val="content"/>
        </w:behaviors>
        <w:guid w:val="{E879DB1D-664E-42AD-87C8-8263E5FB18F6}"/>
      </w:docPartPr>
      <w:docPartBody>
        <w:p w14:paraId="3269F7F0" w14:textId="77777777" w:rsidR="00330B68" w:rsidRDefault="00423FD7" w:rsidP="00423FD7">
          <w:pPr>
            <w:pStyle w:val="AA4A7D477CC74B1A9DFDF33DAC7EBF77"/>
          </w:pPr>
          <w:r w:rsidRPr="00CE7960">
            <w:rPr>
              <w:rStyle w:val="PlaceholderText"/>
            </w:rPr>
            <w:t>[Product]</w:t>
          </w:r>
        </w:p>
      </w:docPartBody>
    </w:docPart>
    <w:docPart>
      <w:docPartPr>
        <w:name w:val="4346214ECD4A4413864EDEE829E08B80"/>
        <w:category>
          <w:name w:val="General"/>
          <w:gallery w:val="placeholder"/>
        </w:category>
        <w:types>
          <w:type w:val="bbPlcHdr"/>
        </w:types>
        <w:behaviors>
          <w:behavior w:val="content"/>
        </w:behaviors>
        <w:guid w:val="{57EB2853-F6F1-4B9A-B25D-E2FCD9ABD964}"/>
      </w:docPartPr>
      <w:docPartBody>
        <w:p w14:paraId="3269F7F1" w14:textId="77777777" w:rsidR="00330B68" w:rsidRDefault="00423FD7" w:rsidP="00423FD7">
          <w:pPr>
            <w:pStyle w:val="4346214ECD4A4413864EDEE829E08B80"/>
          </w:pPr>
          <w:r w:rsidRPr="00CE7960">
            <w:rPr>
              <w:rStyle w:val="PlaceholderText"/>
            </w:rPr>
            <w:t>[Product]</w:t>
          </w:r>
        </w:p>
      </w:docPartBody>
    </w:docPart>
    <w:docPart>
      <w:docPartPr>
        <w:name w:val="C0429DD3B17444818306EE225104C1E0"/>
        <w:category>
          <w:name w:val="General"/>
          <w:gallery w:val="placeholder"/>
        </w:category>
        <w:types>
          <w:type w:val="bbPlcHdr"/>
        </w:types>
        <w:behaviors>
          <w:behavior w:val="content"/>
        </w:behaviors>
        <w:guid w:val="{DDA6CAC9-5F8D-42E6-A617-11B75F2F2E94}"/>
      </w:docPartPr>
      <w:docPartBody>
        <w:p w14:paraId="3269F7F2" w14:textId="77777777" w:rsidR="00330B68" w:rsidRDefault="00423FD7">
          <w:r w:rsidRPr="00F72833">
            <w:rPr>
              <w:rStyle w:val="PlaceholderText"/>
            </w:rPr>
            <w:t>[Copyright Year]</w:t>
          </w:r>
        </w:p>
      </w:docPartBody>
    </w:docPart>
    <w:docPart>
      <w:docPartPr>
        <w:name w:val="C1470C7BF7C847E1A66544173890DA91"/>
        <w:category>
          <w:name w:val="General"/>
          <w:gallery w:val="placeholder"/>
        </w:category>
        <w:types>
          <w:type w:val="bbPlcHdr"/>
        </w:types>
        <w:behaviors>
          <w:behavior w:val="content"/>
        </w:behaviors>
        <w:guid w:val="{F4EA349C-3582-4B1B-83AD-DBC4FCB3FAA1}"/>
      </w:docPartPr>
      <w:docPartBody>
        <w:p w14:paraId="3269F7F3" w14:textId="77777777" w:rsidR="00330B68" w:rsidRDefault="00423FD7">
          <w:r w:rsidRPr="00F72833">
            <w:rPr>
              <w:rStyle w:val="PlaceholderText"/>
            </w:rPr>
            <w:t>[Company]</w:t>
          </w:r>
        </w:p>
      </w:docPartBody>
    </w:docPart>
    <w:docPart>
      <w:docPartPr>
        <w:name w:val="5DABEF3DE84A4F629D544EAA98A8B1E1"/>
        <w:category>
          <w:name w:val="General"/>
          <w:gallery w:val="placeholder"/>
        </w:category>
        <w:types>
          <w:type w:val="bbPlcHdr"/>
        </w:types>
        <w:behaviors>
          <w:behavior w:val="content"/>
        </w:behaviors>
        <w:guid w:val="{3328B15F-BD2C-4535-87FA-EDDBEC7081ED}"/>
      </w:docPartPr>
      <w:docPartBody>
        <w:p w14:paraId="3269F7F4" w14:textId="77777777" w:rsidR="00330B68" w:rsidRDefault="00423FD7" w:rsidP="00423FD7">
          <w:pPr>
            <w:pStyle w:val="5DABEF3DE84A4F629D544EAA98A8B1E1"/>
          </w:pPr>
          <w:r w:rsidRPr="00F72833">
            <w:rPr>
              <w:rStyle w:val="PlaceholderText"/>
            </w:rPr>
            <w:t>[Company]</w:t>
          </w:r>
        </w:p>
      </w:docPartBody>
    </w:docPart>
    <w:docPart>
      <w:docPartPr>
        <w:name w:val="A8A49B48DB5A452EB7B4108FAC71195F"/>
        <w:category>
          <w:name w:val="General"/>
          <w:gallery w:val="placeholder"/>
        </w:category>
        <w:types>
          <w:type w:val="bbPlcHdr"/>
        </w:types>
        <w:behaviors>
          <w:behavior w:val="content"/>
        </w:behaviors>
        <w:guid w:val="{9357E6AD-1C5A-46DC-9334-6E5E0E9ECB12}"/>
      </w:docPartPr>
      <w:docPartBody>
        <w:p w14:paraId="3269F7F5" w14:textId="77777777" w:rsidR="00330B68" w:rsidRDefault="00423FD7" w:rsidP="00423FD7">
          <w:pPr>
            <w:pStyle w:val="A8A49B48DB5A452EB7B4108FAC71195F"/>
          </w:pPr>
          <w:r w:rsidRPr="00F72833">
            <w:rPr>
              <w:rStyle w:val="PlaceholderText"/>
            </w:rPr>
            <w:t>[Company]</w:t>
          </w:r>
        </w:p>
      </w:docPartBody>
    </w:docPart>
    <w:docPart>
      <w:docPartPr>
        <w:name w:val="8D5FE59AC01045A48505A03EF7426DFD"/>
        <w:category>
          <w:name w:val="General"/>
          <w:gallery w:val="placeholder"/>
        </w:category>
        <w:types>
          <w:type w:val="bbPlcHdr"/>
        </w:types>
        <w:behaviors>
          <w:behavior w:val="content"/>
        </w:behaviors>
        <w:guid w:val="{DB166C6E-A7CA-4378-9121-D5680E5C5E9A}"/>
      </w:docPartPr>
      <w:docPartBody>
        <w:p w14:paraId="3269F7F6" w14:textId="77777777" w:rsidR="009C10EA" w:rsidRDefault="00196F6F">
          <w:r w:rsidRPr="004A1473">
            <w:rPr>
              <w:rStyle w:val="PlaceholderText"/>
            </w:rPr>
            <w:t>[Software Version]</w:t>
          </w:r>
        </w:p>
      </w:docPartBody>
    </w:docPart>
    <w:docPart>
      <w:docPartPr>
        <w:name w:val="10F335C0D0A94C43BE1DDB2655DF2E77"/>
        <w:category>
          <w:name w:val="General"/>
          <w:gallery w:val="placeholder"/>
        </w:category>
        <w:types>
          <w:type w:val="bbPlcHdr"/>
        </w:types>
        <w:behaviors>
          <w:behavior w:val="content"/>
        </w:behaviors>
        <w:guid w:val="{869751CC-9BD9-409A-B983-8A9F57CD44E9}"/>
      </w:docPartPr>
      <w:docPartBody>
        <w:p w14:paraId="3269F7F7" w14:textId="77777777" w:rsidR="009C10EA" w:rsidRDefault="00196F6F">
          <w:r w:rsidRPr="004A1473">
            <w:rPr>
              <w:rStyle w:val="PlaceholderText"/>
            </w:rPr>
            <w:t>[Software Version]</w:t>
          </w:r>
        </w:p>
      </w:docPartBody>
    </w:docPart>
    <w:docPart>
      <w:docPartPr>
        <w:name w:val="61934CED3C324D5393415BCA546B8D1F"/>
        <w:category>
          <w:name w:val="General"/>
          <w:gallery w:val="placeholder"/>
        </w:category>
        <w:types>
          <w:type w:val="bbPlcHdr"/>
        </w:types>
        <w:behaviors>
          <w:behavior w:val="content"/>
        </w:behaviors>
        <w:guid w:val="{00D7F2F3-3CCC-4BCA-B071-96310608ABEF}"/>
      </w:docPartPr>
      <w:docPartBody>
        <w:p w14:paraId="3269F7FA" w14:textId="77777777" w:rsidR="006B2E48" w:rsidRDefault="009C10EA" w:rsidP="009C10EA">
          <w:pPr>
            <w:pStyle w:val="61934CED3C324D5393415BCA546B8D1F"/>
          </w:pPr>
          <w:r w:rsidRPr="00495EAA">
            <w:rPr>
              <w:rStyle w:val="PlaceholderText"/>
            </w:rPr>
            <w:t>[Product]</w:t>
          </w:r>
        </w:p>
      </w:docPartBody>
    </w:docPart>
    <w:docPart>
      <w:docPartPr>
        <w:name w:val="8E93EC5875094AA6B8EE6919CB0C2576"/>
        <w:category>
          <w:name w:val="General"/>
          <w:gallery w:val="placeholder"/>
        </w:category>
        <w:types>
          <w:type w:val="bbPlcHdr"/>
        </w:types>
        <w:behaviors>
          <w:behavior w:val="content"/>
        </w:behaviors>
        <w:guid w:val="{410BF415-DBCB-4B3F-A3A5-7681C5469C02}"/>
      </w:docPartPr>
      <w:docPartBody>
        <w:p w14:paraId="3269F7FB" w14:textId="77777777" w:rsidR="006B2E48" w:rsidRDefault="009C10EA" w:rsidP="009C10EA">
          <w:pPr>
            <w:pStyle w:val="8E93EC5875094AA6B8EE6919CB0C2576"/>
          </w:pPr>
          <w:r w:rsidRPr="000B4854">
            <w:rPr>
              <w:rStyle w:val="PlaceholderText"/>
            </w:rPr>
            <w:t>[Product]</w:t>
          </w:r>
        </w:p>
      </w:docPartBody>
    </w:docPart>
    <w:docPart>
      <w:docPartPr>
        <w:name w:val="5BFCDDD800F9494C9A1246AC510E4989"/>
        <w:category>
          <w:name w:val="General"/>
          <w:gallery w:val="placeholder"/>
        </w:category>
        <w:types>
          <w:type w:val="bbPlcHdr"/>
        </w:types>
        <w:behaviors>
          <w:behavior w:val="content"/>
        </w:behaviors>
        <w:guid w:val="{19BD06DB-E7D0-49F5-B45D-9D93B677DFE3}"/>
      </w:docPartPr>
      <w:docPartBody>
        <w:p w14:paraId="3269F7FC" w14:textId="77777777" w:rsidR="006B2E48" w:rsidRDefault="009C10EA" w:rsidP="009C10EA">
          <w:pPr>
            <w:pStyle w:val="5BFCDDD800F9494C9A1246AC510E4989"/>
          </w:pPr>
          <w:r w:rsidRPr="00524F61">
            <w:rPr>
              <w:rStyle w:val="PlaceholderText"/>
            </w:rPr>
            <w:t>[Software Version]</w:t>
          </w:r>
        </w:p>
      </w:docPartBody>
    </w:docPart>
    <w:docPart>
      <w:docPartPr>
        <w:name w:val="3B4CE2C4451B42FB9E3F9EA090759DDE"/>
        <w:category>
          <w:name w:val="General"/>
          <w:gallery w:val="placeholder"/>
        </w:category>
        <w:types>
          <w:type w:val="bbPlcHdr"/>
        </w:types>
        <w:behaviors>
          <w:behavior w:val="content"/>
        </w:behaviors>
        <w:guid w:val="{8649D7A6-CC9C-4E7B-A005-7FD866B3195B}"/>
      </w:docPartPr>
      <w:docPartBody>
        <w:p w14:paraId="3269F7FD" w14:textId="77777777" w:rsidR="006B2E48" w:rsidRDefault="009C10EA" w:rsidP="009C10EA">
          <w:pPr>
            <w:pStyle w:val="3B4CE2C4451B42FB9E3F9EA090759DDE"/>
          </w:pPr>
          <w:r w:rsidRPr="000B4854">
            <w:rPr>
              <w:rStyle w:val="PlaceholderText"/>
            </w:rPr>
            <w:t>[Software Doc Type]</w:t>
          </w:r>
        </w:p>
      </w:docPartBody>
    </w:docPart>
    <w:docPart>
      <w:docPartPr>
        <w:name w:val="A5B206B322B2426D81CE095EAE77D7EF"/>
        <w:category>
          <w:name w:val="General"/>
          <w:gallery w:val="placeholder"/>
        </w:category>
        <w:types>
          <w:type w:val="bbPlcHdr"/>
        </w:types>
        <w:behaviors>
          <w:behavior w:val="content"/>
        </w:behaviors>
        <w:guid w:val="{A0F0E32F-C18E-43E7-BFA5-E8929895C876}"/>
      </w:docPartPr>
      <w:docPartBody>
        <w:p w14:paraId="3269F7FE" w14:textId="77777777" w:rsidR="006B2E48" w:rsidRDefault="009C10EA" w:rsidP="009C10EA">
          <w:pPr>
            <w:pStyle w:val="A5B206B322B2426D81CE095EAE77D7EF"/>
          </w:pPr>
          <w:r w:rsidRPr="000B4854">
            <w:rPr>
              <w:rStyle w:val="PlaceholderText"/>
            </w:rPr>
            <w:t>[Software Doc Type]</w:t>
          </w:r>
        </w:p>
      </w:docPartBody>
    </w:docPart>
    <w:docPart>
      <w:docPartPr>
        <w:name w:val="9F135B1BDA0341A1AF8C538BD7D4DA05"/>
        <w:category>
          <w:name w:val="General"/>
          <w:gallery w:val="placeholder"/>
        </w:category>
        <w:types>
          <w:type w:val="bbPlcHdr"/>
        </w:types>
        <w:behaviors>
          <w:behavior w:val="content"/>
        </w:behaviors>
        <w:guid w:val="{6B5E215E-7DC7-4C62-B41A-DC9C1C0C7178}"/>
      </w:docPartPr>
      <w:docPartBody>
        <w:p w14:paraId="3269F7FF" w14:textId="77777777" w:rsidR="006B2E48" w:rsidRDefault="009C10EA" w:rsidP="009C10EA">
          <w:pPr>
            <w:pStyle w:val="9F135B1BDA0341A1AF8C538BD7D4DA05"/>
          </w:pPr>
          <w:r w:rsidRPr="000B4854">
            <w:rPr>
              <w:rStyle w:val="PlaceholderText"/>
            </w:rPr>
            <w:t>[Product]</w:t>
          </w:r>
        </w:p>
      </w:docPartBody>
    </w:docPart>
    <w:docPart>
      <w:docPartPr>
        <w:name w:val="ECCF0A939B824F5B9885663417D08EB1"/>
        <w:category>
          <w:name w:val="General"/>
          <w:gallery w:val="placeholder"/>
        </w:category>
        <w:types>
          <w:type w:val="bbPlcHdr"/>
        </w:types>
        <w:behaviors>
          <w:behavior w:val="content"/>
        </w:behaviors>
        <w:guid w:val="{E79E631F-900D-4219-A668-50E6F91B7B40}"/>
      </w:docPartPr>
      <w:docPartBody>
        <w:p w14:paraId="3269F800" w14:textId="77777777" w:rsidR="006B2E48" w:rsidRDefault="009C10EA" w:rsidP="009C10EA">
          <w:pPr>
            <w:pStyle w:val="ECCF0A939B824F5B9885663417D08EB1"/>
          </w:pPr>
          <w:r w:rsidRPr="00524F61">
            <w:rPr>
              <w:rStyle w:val="PlaceholderText"/>
            </w:rPr>
            <w:t>[Software Version]</w:t>
          </w:r>
        </w:p>
      </w:docPartBody>
    </w:docPart>
    <w:docPart>
      <w:docPartPr>
        <w:name w:val="1C07596551E944A4905EEACDA20B039E"/>
        <w:category>
          <w:name w:val="General"/>
          <w:gallery w:val="placeholder"/>
        </w:category>
        <w:types>
          <w:type w:val="bbPlcHdr"/>
        </w:types>
        <w:behaviors>
          <w:behavior w:val="content"/>
        </w:behaviors>
        <w:guid w:val="{FBBC8BFA-729F-4566-AAF6-61C098D15F44}"/>
      </w:docPartPr>
      <w:docPartBody>
        <w:p w14:paraId="3269F801" w14:textId="77777777" w:rsidR="006B2E48" w:rsidRDefault="009C10EA" w:rsidP="009C10EA">
          <w:pPr>
            <w:pStyle w:val="1C07596551E944A4905EEACDA20B039E"/>
          </w:pPr>
          <w:r w:rsidRPr="006926B3">
            <w:rPr>
              <w:rStyle w:val="PlaceholderText"/>
            </w:rPr>
            <w:t>[Product]</w:t>
          </w:r>
        </w:p>
      </w:docPartBody>
    </w:docPart>
    <w:docPart>
      <w:docPartPr>
        <w:name w:val="EC95B0C0A4A540A3A27C88A58CFBB67E"/>
        <w:category>
          <w:name w:val="General"/>
          <w:gallery w:val="placeholder"/>
        </w:category>
        <w:types>
          <w:type w:val="bbPlcHdr"/>
        </w:types>
        <w:behaviors>
          <w:behavior w:val="content"/>
        </w:behaviors>
        <w:guid w:val="{CB4997D3-B59F-4C88-B026-C5A741BF4329}"/>
      </w:docPartPr>
      <w:docPartBody>
        <w:p w14:paraId="3269F802" w14:textId="77777777" w:rsidR="006B2E48" w:rsidRDefault="009C10EA" w:rsidP="009C10EA">
          <w:pPr>
            <w:pStyle w:val="EC95B0C0A4A540A3A27C88A58CFBB67E"/>
          </w:pPr>
          <w:r w:rsidRPr="006926B3">
            <w:rPr>
              <w:rStyle w:val="PlaceholderText"/>
            </w:rPr>
            <w:t>[Product]</w:t>
          </w:r>
        </w:p>
      </w:docPartBody>
    </w:docPart>
    <w:docPart>
      <w:docPartPr>
        <w:name w:val="7F3F96924D40476F959812AA207D5332"/>
        <w:category>
          <w:name w:val="General"/>
          <w:gallery w:val="placeholder"/>
        </w:category>
        <w:types>
          <w:type w:val="bbPlcHdr"/>
        </w:types>
        <w:behaviors>
          <w:behavior w:val="content"/>
        </w:behaviors>
        <w:guid w:val="{2F3E571E-4497-4EA0-B7EC-874FAF5721F7}"/>
      </w:docPartPr>
      <w:docPartBody>
        <w:p w14:paraId="3269F803" w14:textId="77777777" w:rsidR="006B2E48" w:rsidRDefault="009C10EA" w:rsidP="009C10EA">
          <w:pPr>
            <w:pStyle w:val="7F3F96924D40476F959812AA207D5332"/>
          </w:pPr>
          <w:r w:rsidRPr="006926B3">
            <w:rPr>
              <w:rStyle w:val="PlaceholderText"/>
            </w:rPr>
            <w:t>[Product]</w:t>
          </w:r>
        </w:p>
      </w:docPartBody>
    </w:docPart>
    <w:docPart>
      <w:docPartPr>
        <w:name w:val="295D66CB934046D5BBCDE61EBED21889"/>
        <w:category>
          <w:name w:val="General"/>
          <w:gallery w:val="placeholder"/>
        </w:category>
        <w:types>
          <w:type w:val="bbPlcHdr"/>
        </w:types>
        <w:behaviors>
          <w:behavior w:val="content"/>
        </w:behaviors>
        <w:guid w:val="{86BE7B4C-C4FB-4F7D-8B1F-2D53155FBFD8}"/>
      </w:docPartPr>
      <w:docPartBody>
        <w:p w14:paraId="3269F808" w14:textId="77777777" w:rsidR="006B2E48" w:rsidRDefault="009C10EA" w:rsidP="009C10EA">
          <w:pPr>
            <w:pStyle w:val="295D66CB934046D5BBCDE61EBED21889"/>
          </w:pPr>
          <w:r w:rsidRPr="006926B3">
            <w:rPr>
              <w:rStyle w:val="PlaceholderText"/>
            </w:rPr>
            <w:t>[Company]</w:t>
          </w:r>
        </w:p>
      </w:docPartBody>
    </w:docPart>
    <w:docPart>
      <w:docPartPr>
        <w:name w:val="098862FD02424A079DB8C5E55D8D994E"/>
        <w:category>
          <w:name w:val="General"/>
          <w:gallery w:val="placeholder"/>
        </w:category>
        <w:types>
          <w:type w:val="bbPlcHdr"/>
        </w:types>
        <w:behaviors>
          <w:behavior w:val="content"/>
        </w:behaviors>
        <w:guid w:val="{11462151-F7C0-45AD-83B3-9C21D14C052F}"/>
      </w:docPartPr>
      <w:docPartBody>
        <w:p w14:paraId="3269F809" w14:textId="77777777" w:rsidR="006B2E48" w:rsidRDefault="009C10EA" w:rsidP="009C10EA">
          <w:pPr>
            <w:pStyle w:val="098862FD02424A079DB8C5E55D8D994E"/>
          </w:pPr>
          <w:r w:rsidRPr="006926B3">
            <w:rPr>
              <w:rStyle w:val="PlaceholderText"/>
            </w:rPr>
            <w:t>[Copyright Year]</w:t>
          </w:r>
        </w:p>
      </w:docPartBody>
    </w:docPart>
    <w:docPart>
      <w:docPartPr>
        <w:name w:val="32CA067D2BC64279BBEBC88EC005E27C"/>
        <w:category>
          <w:name w:val="General"/>
          <w:gallery w:val="placeholder"/>
        </w:category>
        <w:types>
          <w:type w:val="bbPlcHdr"/>
        </w:types>
        <w:behaviors>
          <w:behavior w:val="content"/>
        </w:behaviors>
        <w:guid w:val="{F141647A-7A15-4AEA-9700-56567E591715}"/>
      </w:docPartPr>
      <w:docPartBody>
        <w:p w14:paraId="3D986C62" w14:textId="2CF4EBBD" w:rsidR="00E515AC" w:rsidRDefault="00F97BF1" w:rsidP="00F97BF1">
          <w:pPr>
            <w:pStyle w:val="32CA067D2BC64279BBEBC88EC005E27C"/>
          </w:pPr>
          <w:r w:rsidRPr="006926B3">
            <w:rPr>
              <w:rStyle w:val="PlaceholderText"/>
            </w:rPr>
            <w:t>[Company]</w:t>
          </w:r>
        </w:p>
      </w:docPartBody>
    </w:docPart>
    <w:docPart>
      <w:docPartPr>
        <w:name w:val="2E90EE5849824826B129B9530AAA3C4B"/>
        <w:category>
          <w:name w:val="General"/>
          <w:gallery w:val="placeholder"/>
        </w:category>
        <w:types>
          <w:type w:val="bbPlcHdr"/>
        </w:types>
        <w:behaviors>
          <w:behavior w:val="content"/>
        </w:behaviors>
        <w:guid w:val="{3D263866-90C2-4CAE-B8C2-A9427BEE50FA}"/>
      </w:docPartPr>
      <w:docPartBody>
        <w:p w14:paraId="6985B2B4" w14:textId="32A8F73F" w:rsidR="00E515AC" w:rsidRDefault="00F97BF1" w:rsidP="00F97BF1">
          <w:pPr>
            <w:pStyle w:val="2E90EE5849824826B129B9530AAA3C4B"/>
          </w:pPr>
          <w:r w:rsidRPr="006926B3">
            <w:rPr>
              <w:rStyle w:val="PlaceholderText"/>
            </w:rPr>
            <w:t>[Company]</w:t>
          </w:r>
        </w:p>
      </w:docPartBody>
    </w:docPart>
    <w:docPart>
      <w:docPartPr>
        <w:name w:val="56E56669498247CC8384676DB3A76AA3"/>
        <w:category>
          <w:name w:val="General"/>
          <w:gallery w:val="placeholder"/>
        </w:category>
        <w:types>
          <w:type w:val="bbPlcHdr"/>
        </w:types>
        <w:behaviors>
          <w:behavior w:val="content"/>
        </w:behaviors>
        <w:guid w:val="{5DEA5743-9348-4FF3-BED0-4DC6A12798E2}"/>
      </w:docPartPr>
      <w:docPartBody>
        <w:p w14:paraId="2511A4E6" w14:textId="70B3F617" w:rsidR="00E515AC" w:rsidRDefault="00F97BF1" w:rsidP="00F97BF1">
          <w:pPr>
            <w:pStyle w:val="56E56669498247CC8384676DB3A76AA3"/>
          </w:pPr>
          <w:r w:rsidRPr="006926B3">
            <w:rPr>
              <w:rStyle w:val="PlaceholderText"/>
            </w:rPr>
            <w:t>[Company]</w:t>
          </w:r>
        </w:p>
      </w:docPartBody>
    </w:docPart>
    <w:docPart>
      <w:docPartPr>
        <w:name w:val="98DA5ED6513E4FAB8F8C28FDC32E7850"/>
        <w:category>
          <w:name w:val="General"/>
          <w:gallery w:val="placeholder"/>
        </w:category>
        <w:types>
          <w:type w:val="bbPlcHdr"/>
        </w:types>
        <w:behaviors>
          <w:behavior w:val="content"/>
        </w:behaviors>
        <w:guid w:val="{988AB742-B940-42A0-8B33-93B2A40A7F88}"/>
      </w:docPartPr>
      <w:docPartBody>
        <w:p w14:paraId="6231B06B" w14:textId="37B163F5" w:rsidR="00E515AC" w:rsidRDefault="00F97BF1" w:rsidP="00F97BF1">
          <w:pPr>
            <w:pStyle w:val="98DA5ED6513E4FAB8F8C28FDC32E7850"/>
          </w:pPr>
          <w:r w:rsidRPr="006926B3">
            <w:rPr>
              <w:rStyle w:val="PlaceholderText"/>
            </w:rPr>
            <w:t>[Company]</w:t>
          </w:r>
        </w:p>
      </w:docPartBody>
    </w:docPart>
    <w:docPart>
      <w:docPartPr>
        <w:name w:val="3C99449558274691A2A83B6EF3E19176"/>
        <w:category>
          <w:name w:val="General"/>
          <w:gallery w:val="placeholder"/>
        </w:category>
        <w:types>
          <w:type w:val="bbPlcHdr"/>
        </w:types>
        <w:behaviors>
          <w:behavior w:val="content"/>
        </w:behaviors>
        <w:guid w:val="{49BFE0DB-A6E8-481F-9FCD-FC3F93584033}"/>
      </w:docPartPr>
      <w:docPartBody>
        <w:p w14:paraId="6B4C28CF" w14:textId="07B5210D" w:rsidR="00E515AC" w:rsidRDefault="00F97BF1" w:rsidP="00F97BF1">
          <w:pPr>
            <w:pStyle w:val="3C99449558274691A2A83B6EF3E19176"/>
          </w:pPr>
          <w:r w:rsidRPr="006926B3">
            <w:rPr>
              <w:rStyle w:val="PlaceholderText"/>
            </w:rPr>
            <w:t>[Company]</w:t>
          </w:r>
        </w:p>
      </w:docPartBody>
    </w:docPart>
    <w:docPart>
      <w:docPartPr>
        <w:name w:val="89C3C643A257429B81942D2F83120795"/>
        <w:category>
          <w:name w:val="General"/>
          <w:gallery w:val="placeholder"/>
        </w:category>
        <w:types>
          <w:type w:val="bbPlcHdr"/>
        </w:types>
        <w:behaviors>
          <w:behavior w:val="content"/>
        </w:behaviors>
        <w:guid w:val="{79ABBF7D-8F16-4C78-92C6-A6435BCF7E40}"/>
      </w:docPartPr>
      <w:docPartBody>
        <w:p w14:paraId="2D8EA3B4" w14:textId="349EEEDB" w:rsidR="00E515AC" w:rsidRDefault="00F97BF1" w:rsidP="00F97BF1">
          <w:pPr>
            <w:pStyle w:val="89C3C643A257429B81942D2F83120795"/>
          </w:pPr>
          <w:r w:rsidRPr="006926B3">
            <w:rPr>
              <w:rStyle w:val="PlaceholderText"/>
            </w:rPr>
            <w:t>[Company]</w:t>
          </w:r>
        </w:p>
      </w:docPartBody>
    </w:docPart>
    <w:docPart>
      <w:docPartPr>
        <w:name w:val="68DA17C671A945F0AA94BA923E65C4BE"/>
        <w:category>
          <w:name w:val="General"/>
          <w:gallery w:val="placeholder"/>
        </w:category>
        <w:types>
          <w:type w:val="bbPlcHdr"/>
        </w:types>
        <w:behaviors>
          <w:behavior w:val="content"/>
        </w:behaviors>
        <w:guid w:val="{9ACFA6A7-90B9-42D8-9832-02E780C15B7A}"/>
      </w:docPartPr>
      <w:docPartBody>
        <w:p w14:paraId="7D4F403B" w14:textId="54994302" w:rsidR="00E515AC" w:rsidRDefault="00F97BF1" w:rsidP="00F97BF1">
          <w:pPr>
            <w:pStyle w:val="68DA17C671A945F0AA94BA923E65C4BE"/>
          </w:pPr>
          <w:r w:rsidRPr="006926B3">
            <w:rPr>
              <w:rStyle w:val="PlaceholderText"/>
            </w:rPr>
            <w:t>[Company]</w:t>
          </w:r>
        </w:p>
      </w:docPartBody>
    </w:docPart>
    <w:docPart>
      <w:docPartPr>
        <w:name w:val="AC08AD04EF6F4DC7807DF6B3D5A40A02"/>
        <w:category>
          <w:name w:val="General"/>
          <w:gallery w:val="placeholder"/>
        </w:category>
        <w:types>
          <w:type w:val="bbPlcHdr"/>
        </w:types>
        <w:behaviors>
          <w:behavior w:val="content"/>
        </w:behaviors>
        <w:guid w:val="{EC2342ED-04C9-4419-B0F5-9742B53D9F7B}"/>
      </w:docPartPr>
      <w:docPartBody>
        <w:p w14:paraId="331FDA53" w14:textId="0F30B9BE" w:rsidR="00AE7452" w:rsidRDefault="004272B6">
          <w:r w:rsidRPr="000601DC">
            <w:rPr>
              <w:rStyle w:val="PlaceholderText"/>
            </w:rPr>
            <w:t>[Product]</w:t>
          </w:r>
        </w:p>
      </w:docPartBody>
    </w:docPart>
    <w:docPart>
      <w:docPartPr>
        <w:name w:val="EB3BEF700ADC48B9B48BA9BA5AA16CFC"/>
        <w:category>
          <w:name w:val="General"/>
          <w:gallery w:val="placeholder"/>
        </w:category>
        <w:types>
          <w:type w:val="bbPlcHdr"/>
        </w:types>
        <w:behaviors>
          <w:behavior w:val="content"/>
        </w:behaviors>
        <w:guid w:val="{101E848B-22E1-4AEA-BAB3-20F76D77300B}"/>
      </w:docPartPr>
      <w:docPartBody>
        <w:p w14:paraId="33CBAD24" w14:textId="0F5FBFC4" w:rsidR="00AE7452" w:rsidRDefault="004272B6">
          <w:r w:rsidRPr="000601DC">
            <w:rPr>
              <w:rStyle w:val="PlaceholderText"/>
            </w:rPr>
            <w:t>[Product]</w:t>
          </w:r>
        </w:p>
      </w:docPartBody>
    </w:docPart>
    <w:docPart>
      <w:docPartPr>
        <w:name w:val="B5DC76DEDD834BE086A9CCA33BC787B1"/>
        <w:category>
          <w:name w:val="General"/>
          <w:gallery w:val="placeholder"/>
        </w:category>
        <w:types>
          <w:type w:val="bbPlcHdr"/>
        </w:types>
        <w:behaviors>
          <w:behavior w:val="content"/>
        </w:behaviors>
        <w:guid w:val="{23BB3294-D717-4212-85B2-56D29E076BD6}"/>
      </w:docPartPr>
      <w:docPartBody>
        <w:p w14:paraId="136A13AD" w14:textId="3C018BB5" w:rsidR="00AE7452" w:rsidRDefault="004272B6">
          <w:r w:rsidRPr="000601DC">
            <w:rPr>
              <w:rStyle w:val="PlaceholderText"/>
            </w:rPr>
            <w:t>[Product]</w:t>
          </w:r>
        </w:p>
      </w:docPartBody>
    </w:docPart>
    <w:docPart>
      <w:docPartPr>
        <w:name w:val="D01571ABB16E49D98B46A402C7E027F5"/>
        <w:category>
          <w:name w:val="General"/>
          <w:gallery w:val="placeholder"/>
        </w:category>
        <w:types>
          <w:type w:val="bbPlcHdr"/>
        </w:types>
        <w:behaviors>
          <w:behavior w:val="content"/>
        </w:behaviors>
        <w:guid w:val="{F3BB2BCB-3B17-401D-91CD-23FC0E427F50}"/>
      </w:docPartPr>
      <w:docPartBody>
        <w:p w14:paraId="1730F1D5" w14:textId="344576CF" w:rsidR="00AE7452" w:rsidRDefault="004272B6">
          <w:r w:rsidRPr="000601DC">
            <w:rPr>
              <w:rStyle w:val="PlaceholderText"/>
            </w:rPr>
            <w:t>[Product]</w:t>
          </w:r>
        </w:p>
      </w:docPartBody>
    </w:docPart>
    <w:docPart>
      <w:docPartPr>
        <w:name w:val="8D3981532E8A446094A711B32B54BD0A"/>
        <w:category>
          <w:name w:val="General"/>
          <w:gallery w:val="placeholder"/>
        </w:category>
        <w:types>
          <w:type w:val="bbPlcHdr"/>
        </w:types>
        <w:behaviors>
          <w:behavior w:val="content"/>
        </w:behaviors>
        <w:guid w:val="{CCA468A0-2ED7-4BE6-8D5E-EA66560E91E8}"/>
      </w:docPartPr>
      <w:docPartBody>
        <w:p w14:paraId="1CAA8583" w14:textId="30DE4867" w:rsidR="00AE7452" w:rsidRDefault="004272B6">
          <w:r w:rsidRPr="000601DC">
            <w:rPr>
              <w:rStyle w:val="PlaceholderText"/>
            </w:rPr>
            <w:t>[Product]</w:t>
          </w:r>
        </w:p>
      </w:docPartBody>
    </w:docPart>
    <w:docPart>
      <w:docPartPr>
        <w:name w:val="534493D24751401B918B0D0EEF679850"/>
        <w:category>
          <w:name w:val="General"/>
          <w:gallery w:val="placeholder"/>
        </w:category>
        <w:types>
          <w:type w:val="bbPlcHdr"/>
        </w:types>
        <w:behaviors>
          <w:behavior w:val="content"/>
        </w:behaviors>
        <w:guid w:val="{55FFD0CA-DF63-478F-839C-3EBA9A9C4F10}"/>
      </w:docPartPr>
      <w:docPartBody>
        <w:p w14:paraId="0745D8CC" w14:textId="66A9B534" w:rsidR="00AE7452" w:rsidRDefault="004272B6">
          <w:r w:rsidRPr="000601DC">
            <w:rPr>
              <w:rStyle w:val="PlaceholderText"/>
            </w:rPr>
            <w:t>[Product]</w:t>
          </w:r>
        </w:p>
      </w:docPartBody>
    </w:docPart>
    <w:docPart>
      <w:docPartPr>
        <w:name w:val="61598CDF0C30448EA323B064D44B93D4"/>
        <w:category>
          <w:name w:val="General"/>
          <w:gallery w:val="placeholder"/>
        </w:category>
        <w:types>
          <w:type w:val="bbPlcHdr"/>
        </w:types>
        <w:behaviors>
          <w:behavior w:val="content"/>
        </w:behaviors>
        <w:guid w:val="{1F0FE5E4-BFA8-4E6B-89AC-95331118B76D}"/>
      </w:docPartPr>
      <w:docPartBody>
        <w:p w14:paraId="0971C4A0" w14:textId="1404C913" w:rsidR="00AE7452" w:rsidRDefault="004272B6">
          <w:r w:rsidRPr="000601DC">
            <w:rPr>
              <w:rStyle w:val="PlaceholderText"/>
            </w:rPr>
            <w:t>[Product]</w:t>
          </w:r>
        </w:p>
      </w:docPartBody>
    </w:docPart>
    <w:docPart>
      <w:docPartPr>
        <w:name w:val="DB95F61A6E744BFAABFB11A567DE6ECD"/>
        <w:category>
          <w:name w:val="General"/>
          <w:gallery w:val="placeholder"/>
        </w:category>
        <w:types>
          <w:type w:val="bbPlcHdr"/>
        </w:types>
        <w:behaviors>
          <w:behavior w:val="content"/>
        </w:behaviors>
        <w:guid w:val="{40A69E7D-03D8-4945-B5E9-F5900E957D00}"/>
      </w:docPartPr>
      <w:docPartBody>
        <w:p w14:paraId="1D59B39F" w14:textId="08CCF7D4" w:rsidR="00AE7452" w:rsidRDefault="004272B6" w:rsidP="004272B6">
          <w:pPr>
            <w:pStyle w:val="DB95F61A6E744BFAABFB11A567DE6ECD"/>
          </w:pPr>
          <w:r w:rsidRPr="000601DC">
            <w:rPr>
              <w:rStyle w:val="PlaceholderText"/>
            </w:rPr>
            <w:t>[Software Version]</w:t>
          </w:r>
        </w:p>
      </w:docPartBody>
    </w:docPart>
    <w:docPart>
      <w:docPartPr>
        <w:name w:val="1A34930B8F7340DC94838F16D51BCEC2"/>
        <w:category>
          <w:name w:val="General"/>
          <w:gallery w:val="placeholder"/>
        </w:category>
        <w:types>
          <w:type w:val="bbPlcHdr"/>
        </w:types>
        <w:behaviors>
          <w:behavior w:val="content"/>
        </w:behaviors>
        <w:guid w:val="{8CDC3969-42FB-4E0C-BB8C-FF7A7D064F17}"/>
      </w:docPartPr>
      <w:docPartBody>
        <w:p w14:paraId="66C85C85" w14:textId="1E0B6B68" w:rsidR="00AE7452" w:rsidRDefault="004272B6" w:rsidP="004272B6">
          <w:pPr>
            <w:pStyle w:val="1A34930B8F7340DC94838F16D51BCEC2"/>
          </w:pPr>
          <w:r w:rsidRPr="000601DC">
            <w:rPr>
              <w:rStyle w:val="PlaceholderText"/>
            </w:rPr>
            <w:t>[Software Version]</w:t>
          </w:r>
        </w:p>
      </w:docPartBody>
    </w:docPart>
    <w:docPart>
      <w:docPartPr>
        <w:name w:val="22CE5697C9A6461E97AEFE07D1A0EDB1"/>
        <w:category>
          <w:name w:val="General"/>
          <w:gallery w:val="placeholder"/>
        </w:category>
        <w:types>
          <w:type w:val="bbPlcHdr"/>
        </w:types>
        <w:behaviors>
          <w:behavior w:val="content"/>
        </w:behaviors>
        <w:guid w:val="{7A65F45A-C894-4EF4-A19B-2958AF02A5E2}"/>
      </w:docPartPr>
      <w:docPartBody>
        <w:p w14:paraId="5CA2F94A" w14:textId="62596EAA" w:rsidR="00AE7452" w:rsidRDefault="004272B6" w:rsidP="004272B6">
          <w:pPr>
            <w:pStyle w:val="22CE5697C9A6461E97AEFE07D1A0EDB1"/>
          </w:pPr>
          <w:r w:rsidRPr="000601DC">
            <w:rPr>
              <w:rStyle w:val="PlaceholderText"/>
            </w:rPr>
            <w:t>[Software Version]</w:t>
          </w:r>
        </w:p>
      </w:docPartBody>
    </w:docPart>
    <w:docPart>
      <w:docPartPr>
        <w:name w:val="A73738718AF24AFF8F8C59B1DEEF90C8"/>
        <w:category>
          <w:name w:val="General"/>
          <w:gallery w:val="placeholder"/>
        </w:category>
        <w:types>
          <w:type w:val="bbPlcHdr"/>
        </w:types>
        <w:behaviors>
          <w:behavior w:val="content"/>
        </w:behaviors>
        <w:guid w:val="{042C9464-6AF9-4035-A52F-945E98DFD7C2}"/>
      </w:docPartPr>
      <w:docPartBody>
        <w:p w14:paraId="1814576E" w14:textId="6463A95F" w:rsidR="00AE7452" w:rsidRDefault="004272B6" w:rsidP="004272B6">
          <w:pPr>
            <w:pStyle w:val="A73738718AF24AFF8F8C59B1DEEF90C8"/>
          </w:pPr>
          <w:r w:rsidRPr="000601DC">
            <w:rPr>
              <w:rStyle w:val="PlaceholderText"/>
            </w:rPr>
            <w:t>[Software Version]</w:t>
          </w:r>
        </w:p>
      </w:docPartBody>
    </w:docPart>
    <w:docPart>
      <w:docPartPr>
        <w:name w:val="3F0685BF7A1B4962B18B7C70F7BC0C5D"/>
        <w:category>
          <w:name w:val="General"/>
          <w:gallery w:val="placeholder"/>
        </w:category>
        <w:types>
          <w:type w:val="bbPlcHdr"/>
        </w:types>
        <w:behaviors>
          <w:behavior w:val="content"/>
        </w:behaviors>
        <w:guid w:val="{4EB3CD57-7214-4B15-9412-C46C5C755548}"/>
      </w:docPartPr>
      <w:docPartBody>
        <w:p w14:paraId="326538F9" w14:textId="14251AAA" w:rsidR="00AE7452" w:rsidRDefault="004272B6">
          <w:r w:rsidRPr="000601DC">
            <w:rPr>
              <w:rStyle w:val="PlaceholderText"/>
            </w:rPr>
            <w:t>[Product]</w:t>
          </w:r>
        </w:p>
      </w:docPartBody>
    </w:docPart>
    <w:docPart>
      <w:docPartPr>
        <w:name w:val="7735ABBFA813476A9AD130CFF31FF6C5"/>
        <w:category>
          <w:name w:val="General"/>
          <w:gallery w:val="placeholder"/>
        </w:category>
        <w:types>
          <w:type w:val="bbPlcHdr"/>
        </w:types>
        <w:behaviors>
          <w:behavior w:val="content"/>
        </w:behaviors>
        <w:guid w:val="{D5D868ED-4FB5-420C-A7D4-C4BD133D493D}"/>
      </w:docPartPr>
      <w:docPartBody>
        <w:p w14:paraId="4CA5C0E5" w14:textId="338AF39B" w:rsidR="00000000" w:rsidRDefault="00AE7452">
          <w:r w:rsidRPr="00E54AB7">
            <w:rPr>
              <w:rStyle w:val="PlaceholderText"/>
            </w:rPr>
            <w:t>[Product]</w:t>
          </w:r>
        </w:p>
      </w:docPartBody>
    </w:docPart>
    <w:docPart>
      <w:docPartPr>
        <w:name w:val="19B05C7A113D4A42920653633AF3696D"/>
        <w:category>
          <w:name w:val="General"/>
          <w:gallery w:val="placeholder"/>
        </w:category>
        <w:types>
          <w:type w:val="bbPlcHdr"/>
        </w:types>
        <w:behaviors>
          <w:behavior w:val="content"/>
        </w:behaviors>
        <w:guid w:val="{FA48D332-07C9-452D-A09F-601A353970E7}"/>
      </w:docPartPr>
      <w:docPartBody>
        <w:p w14:paraId="0964E62D" w14:textId="27BA16E5" w:rsidR="00000000" w:rsidRDefault="00AE7452">
          <w:r w:rsidRPr="00E54AB7">
            <w:rPr>
              <w:rStyle w:val="PlaceholderText"/>
            </w:rPr>
            <w:t>[Software Version]</w:t>
          </w:r>
        </w:p>
      </w:docPartBody>
    </w:docPart>
    <w:docPart>
      <w:docPartPr>
        <w:name w:val="BD692BABCB43418E80C4877F409EF4B7"/>
        <w:category>
          <w:name w:val="General"/>
          <w:gallery w:val="placeholder"/>
        </w:category>
        <w:types>
          <w:type w:val="bbPlcHdr"/>
        </w:types>
        <w:behaviors>
          <w:behavior w:val="content"/>
        </w:behaviors>
        <w:guid w:val="{6777B889-D678-410F-9D0F-198B29BCC9B1}"/>
      </w:docPartPr>
      <w:docPartBody>
        <w:p w14:paraId="45CF4DFB" w14:textId="14D6D953" w:rsidR="00000000" w:rsidRDefault="00AE7452">
          <w:r w:rsidRPr="00E54AB7">
            <w:rPr>
              <w:rStyle w:val="PlaceholderText"/>
            </w:rPr>
            <w:t>[Product]</w:t>
          </w:r>
        </w:p>
      </w:docPartBody>
    </w:docPart>
    <w:docPart>
      <w:docPartPr>
        <w:name w:val="EE31FF6BC9A34DA99BAEA6F4A9427436"/>
        <w:category>
          <w:name w:val="General"/>
          <w:gallery w:val="placeholder"/>
        </w:category>
        <w:types>
          <w:type w:val="bbPlcHdr"/>
        </w:types>
        <w:behaviors>
          <w:behavior w:val="content"/>
        </w:behaviors>
        <w:guid w:val="{8FD68120-CC6E-49D6-B52F-817113CF2D68}"/>
      </w:docPartPr>
      <w:docPartBody>
        <w:p w14:paraId="4B06B232" w14:textId="69C2A10E" w:rsidR="00000000" w:rsidRDefault="00AE7452">
          <w:r w:rsidRPr="00E54AB7">
            <w:rPr>
              <w:rStyle w:val="PlaceholderText"/>
            </w:rPr>
            <w:t>[Software Version]</w:t>
          </w:r>
        </w:p>
      </w:docPartBody>
    </w:docPart>
    <w:docPart>
      <w:docPartPr>
        <w:name w:val="B3451AE049664272BE4B375E74112D67"/>
        <w:category>
          <w:name w:val="General"/>
          <w:gallery w:val="placeholder"/>
        </w:category>
        <w:types>
          <w:type w:val="bbPlcHdr"/>
        </w:types>
        <w:behaviors>
          <w:behavior w:val="content"/>
        </w:behaviors>
        <w:guid w:val="{12AE076D-3818-4C21-BF6E-FE236CAC73DE}"/>
      </w:docPartPr>
      <w:docPartBody>
        <w:p w14:paraId="71E3BD72" w14:textId="4CD49AA0" w:rsidR="00000000" w:rsidRDefault="00AE7452" w:rsidP="00AE7452">
          <w:pPr>
            <w:pStyle w:val="B3451AE049664272BE4B375E74112D67"/>
          </w:pPr>
          <w:r w:rsidRPr="000601DC">
            <w:rPr>
              <w:rStyle w:val="PlaceholderText"/>
            </w:rPr>
            <w:t>[Product]</w:t>
          </w:r>
        </w:p>
      </w:docPartBody>
    </w:docPart>
    <w:docPart>
      <w:docPartPr>
        <w:name w:val="9E2BC6039E2A4A7483183F4B1A7DFA72"/>
        <w:category>
          <w:name w:val="General"/>
          <w:gallery w:val="placeholder"/>
        </w:category>
        <w:types>
          <w:type w:val="bbPlcHdr"/>
        </w:types>
        <w:behaviors>
          <w:behavior w:val="content"/>
        </w:behaviors>
        <w:guid w:val="{2A05A360-7BD4-456D-ABF7-3E77DDA6734E}"/>
      </w:docPartPr>
      <w:docPartBody>
        <w:p w14:paraId="03F75A92" w14:textId="38315FE7" w:rsidR="00000000" w:rsidRDefault="00AE7452">
          <w:r w:rsidRPr="00E54AB7">
            <w:rPr>
              <w:rStyle w:val="PlaceholderText"/>
            </w:rPr>
            <w:t>[Product]</w:t>
          </w:r>
        </w:p>
      </w:docPartBody>
    </w:docPart>
    <w:docPart>
      <w:docPartPr>
        <w:name w:val="91ADDCA7E2F4478A81E8FE8618FF79E1"/>
        <w:category>
          <w:name w:val="General"/>
          <w:gallery w:val="placeholder"/>
        </w:category>
        <w:types>
          <w:type w:val="bbPlcHdr"/>
        </w:types>
        <w:behaviors>
          <w:behavior w:val="content"/>
        </w:behaviors>
        <w:guid w:val="{AB603ACD-3502-43C4-8A01-F825A7C331DF}"/>
      </w:docPartPr>
      <w:docPartBody>
        <w:p w14:paraId="28E64430" w14:textId="66DBC430" w:rsidR="00000000" w:rsidRDefault="00AE7452" w:rsidP="00AE7452">
          <w:pPr>
            <w:pStyle w:val="91ADDCA7E2F4478A81E8FE8618FF79E1"/>
          </w:pPr>
          <w:r w:rsidRPr="000601DC">
            <w:rPr>
              <w:rStyle w:val="PlaceholderText"/>
            </w:rPr>
            <w:t>[Product]</w:t>
          </w:r>
        </w:p>
      </w:docPartBody>
    </w:docPart>
    <w:docPart>
      <w:docPartPr>
        <w:name w:val="B1F0E6CD2B2A44C9A1E2E24F7C70C9BB"/>
        <w:category>
          <w:name w:val="General"/>
          <w:gallery w:val="placeholder"/>
        </w:category>
        <w:types>
          <w:type w:val="bbPlcHdr"/>
        </w:types>
        <w:behaviors>
          <w:behavior w:val="content"/>
        </w:behaviors>
        <w:guid w:val="{E20B329A-D181-46E8-BA2D-B47BC842C5FC}"/>
      </w:docPartPr>
      <w:docPartBody>
        <w:p w14:paraId="1A3244D2" w14:textId="42790AC8" w:rsidR="00000000" w:rsidRDefault="00AE7452" w:rsidP="00AE7452">
          <w:pPr>
            <w:pStyle w:val="B1F0E6CD2B2A44C9A1E2E24F7C70C9BB"/>
          </w:pPr>
          <w:r w:rsidRPr="000601DC">
            <w:rPr>
              <w:rStyle w:val="PlaceholderText"/>
            </w:rPr>
            <w:t>[Software Version]</w:t>
          </w:r>
        </w:p>
      </w:docPartBody>
    </w:docPart>
    <w:docPart>
      <w:docPartPr>
        <w:name w:val="A98C435A104846509F53AED65491E1DE"/>
        <w:category>
          <w:name w:val="General"/>
          <w:gallery w:val="placeholder"/>
        </w:category>
        <w:types>
          <w:type w:val="bbPlcHdr"/>
        </w:types>
        <w:behaviors>
          <w:behavior w:val="content"/>
        </w:behaviors>
        <w:guid w:val="{8D719770-C164-4574-812D-F3AD410448AF}"/>
      </w:docPartPr>
      <w:docPartBody>
        <w:p w14:paraId="69B521E7" w14:textId="4366151F" w:rsidR="00000000" w:rsidRDefault="00AE7452" w:rsidP="00AE7452">
          <w:pPr>
            <w:pStyle w:val="A98C435A104846509F53AED65491E1DE"/>
          </w:pPr>
          <w:r w:rsidRPr="000601DC">
            <w:rPr>
              <w:rStyle w:val="PlaceholderText"/>
            </w:rPr>
            <w:t>[Product]</w:t>
          </w:r>
        </w:p>
      </w:docPartBody>
    </w:docPart>
    <w:docPart>
      <w:docPartPr>
        <w:name w:val="0AB98B2CBB57437DAD8FBB23872009A3"/>
        <w:category>
          <w:name w:val="General"/>
          <w:gallery w:val="placeholder"/>
        </w:category>
        <w:types>
          <w:type w:val="bbPlcHdr"/>
        </w:types>
        <w:behaviors>
          <w:behavior w:val="content"/>
        </w:behaviors>
        <w:guid w:val="{2A4C10BE-FE5B-45CD-B34B-02FE6CB962A9}"/>
      </w:docPartPr>
      <w:docPartBody>
        <w:p w14:paraId="02A9D9A5" w14:textId="08F5B1DF" w:rsidR="00000000" w:rsidRDefault="00AE7452" w:rsidP="00AE7452">
          <w:pPr>
            <w:pStyle w:val="0AB98B2CBB57437DAD8FBB23872009A3"/>
          </w:pPr>
          <w:r w:rsidRPr="000601DC">
            <w:rPr>
              <w:rStyle w:val="PlaceholderText"/>
            </w:rPr>
            <w:t>[Software Version]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Maiandra GD">
    <w:panose1 w:val="020E0502030308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90F38"/>
    <w:rsid w:val="00196F6F"/>
    <w:rsid w:val="00330B68"/>
    <w:rsid w:val="003C7E55"/>
    <w:rsid w:val="00423FD7"/>
    <w:rsid w:val="004272B6"/>
    <w:rsid w:val="00495CC6"/>
    <w:rsid w:val="005C25C3"/>
    <w:rsid w:val="006B2E48"/>
    <w:rsid w:val="0075597B"/>
    <w:rsid w:val="008D3D55"/>
    <w:rsid w:val="009C10EA"/>
    <w:rsid w:val="00AE7452"/>
    <w:rsid w:val="00C90F38"/>
    <w:rsid w:val="00DD4CC3"/>
    <w:rsid w:val="00E515AC"/>
    <w:rsid w:val="00F97BF1"/>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14:docId w14:val="3269F7EA"/>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AU" w:eastAsia="en-A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AE7452"/>
    <w:rPr>
      <w:color w:val="808080"/>
    </w:rPr>
  </w:style>
  <w:style w:type="paragraph" w:customStyle="1" w:styleId="50AF056C0DC5400C9C6E71EBA0F00FCF">
    <w:name w:val="50AF056C0DC5400C9C6E71EBA0F00FCF"/>
    <w:rsid w:val="00C90F38"/>
  </w:style>
  <w:style w:type="paragraph" w:customStyle="1" w:styleId="DE80D427A29B4B9E996B7955E9C75AF9">
    <w:name w:val="DE80D427A29B4B9E996B7955E9C75AF9"/>
    <w:rsid w:val="00C90F38"/>
  </w:style>
  <w:style w:type="paragraph" w:customStyle="1" w:styleId="29856E8BD6844F8B8F80FAAF7B800C82">
    <w:name w:val="29856E8BD6844F8B8F80FAAF7B800C82"/>
    <w:rsid w:val="00C90F38"/>
  </w:style>
  <w:style w:type="paragraph" w:customStyle="1" w:styleId="DF0A29D4DE1F449795FC28BBB14123FE">
    <w:name w:val="DF0A29D4DE1F449795FC28BBB14123FE"/>
    <w:rsid w:val="00C90F38"/>
  </w:style>
  <w:style w:type="paragraph" w:customStyle="1" w:styleId="96577D7444E04DADB420EF48740916C1">
    <w:name w:val="96577D7444E04DADB420EF48740916C1"/>
    <w:rsid w:val="00C90F38"/>
  </w:style>
  <w:style w:type="paragraph" w:customStyle="1" w:styleId="543A049E2EFF4750B58AB980C9597B80">
    <w:name w:val="543A049E2EFF4750B58AB980C9597B80"/>
    <w:rsid w:val="00C90F38"/>
  </w:style>
  <w:style w:type="paragraph" w:customStyle="1" w:styleId="B229C0A464FA4515BB34FFEF72299F25">
    <w:name w:val="B229C0A464FA4515BB34FFEF72299F25"/>
    <w:rsid w:val="00C90F38"/>
  </w:style>
  <w:style w:type="paragraph" w:customStyle="1" w:styleId="3802A1B22DDA4E289B46E20998138DC0">
    <w:name w:val="3802A1B22DDA4E289B46E20998138DC0"/>
    <w:rsid w:val="00C90F38"/>
  </w:style>
  <w:style w:type="paragraph" w:customStyle="1" w:styleId="D7890F819EE54121B8F814A5B5713325">
    <w:name w:val="D7890F819EE54121B8F814A5B5713325"/>
    <w:rsid w:val="003C7E55"/>
  </w:style>
  <w:style w:type="paragraph" w:customStyle="1" w:styleId="AA2390FF14CF40DE9CDC8BA6CFB57D7A">
    <w:name w:val="AA2390FF14CF40DE9CDC8BA6CFB57D7A"/>
    <w:rsid w:val="003C7E55"/>
  </w:style>
  <w:style w:type="paragraph" w:customStyle="1" w:styleId="5FA5547181BC47E6AAF6CD379A1A270C">
    <w:name w:val="5FA5547181BC47E6AAF6CD379A1A270C"/>
    <w:rsid w:val="003C7E55"/>
  </w:style>
  <w:style w:type="paragraph" w:customStyle="1" w:styleId="67245490EC0F42058135CA0B50F3E599">
    <w:name w:val="67245490EC0F42058135CA0B50F3E599"/>
    <w:rsid w:val="003C7E55"/>
  </w:style>
  <w:style w:type="paragraph" w:customStyle="1" w:styleId="75760BA8FB714009A2CA5A4A8C635517">
    <w:name w:val="75760BA8FB714009A2CA5A4A8C635517"/>
    <w:rsid w:val="003C7E55"/>
  </w:style>
  <w:style w:type="paragraph" w:customStyle="1" w:styleId="AA4A7D477CC74B1A9DFDF33DAC7EBF77">
    <w:name w:val="AA4A7D477CC74B1A9DFDF33DAC7EBF77"/>
    <w:rsid w:val="00423FD7"/>
  </w:style>
  <w:style w:type="paragraph" w:customStyle="1" w:styleId="6B81FC577A4844E0BD79C7F3A92C88EA">
    <w:name w:val="6B81FC577A4844E0BD79C7F3A92C88EA"/>
    <w:rsid w:val="00423FD7"/>
  </w:style>
  <w:style w:type="paragraph" w:customStyle="1" w:styleId="4346214ECD4A4413864EDEE829E08B80">
    <w:name w:val="4346214ECD4A4413864EDEE829E08B80"/>
    <w:rsid w:val="00423FD7"/>
  </w:style>
  <w:style w:type="paragraph" w:customStyle="1" w:styleId="5DABEF3DE84A4F629D544EAA98A8B1E1">
    <w:name w:val="5DABEF3DE84A4F629D544EAA98A8B1E1"/>
    <w:rsid w:val="00423FD7"/>
  </w:style>
  <w:style w:type="paragraph" w:customStyle="1" w:styleId="A8A49B48DB5A452EB7B4108FAC71195F">
    <w:name w:val="A8A49B48DB5A452EB7B4108FAC71195F"/>
    <w:rsid w:val="00423FD7"/>
  </w:style>
  <w:style w:type="paragraph" w:customStyle="1" w:styleId="A13E58F12012444383394CEF32F7B23B">
    <w:name w:val="A13E58F12012444383394CEF32F7B23B"/>
    <w:rsid w:val="00196F6F"/>
  </w:style>
  <w:style w:type="paragraph" w:customStyle="1" w:styleId="3EC7D989180746799AE77A260F3D7319">
    <w:name w:val="3EC7D989180746799AE77A260F3D7319"/>
    <w:rsid w:val="009C10EA"/>
  </w:style>
  <w:style w:type="paragraph" w:customStyle="1" w:styleId="14121BCBFC0A47AFB0888576278AE2C2">
    <w:name w:val="14121BCBFC0A47AFB0888576278AE2C2"/>
    <w:rsid w:val="009C10EA"/>
  </w:style>
  <w:style w:type="paragraph" w:customStyle="1" w:styleId="9C3A778CA80740209502427115F2DBF6">
    <w:name w:val="9C3A778CA80740209502427115F2DBF6"/>
    <w:rsid w:val="009C10EA"/>
  </w:style>
  <w:style w:type="paragraph" w:customStyle="1" w:styleId="61934CED3C324D5393415BCA546B8D1F">
    <w:name w:val="61934CED3C324D5393415BCA546B8D1F"/>
    <w:rsid w:val="009C10EA"/>
  </w:style>
  <w:style w:type="paragraph" w:customStyle="1" w:styleId="8E93EC5875094AA6B8EE6919CB0C2576">
    <w:name w:val="8E93EC5875094AA6B8EE6919CB0C2576"/>
    <w:rsid w:val="009C10EA"/>
  </w:style>
  <w:style w:type="paragraph" w:customStyle="1" w:styleId="5BFCDDD800F9494C9A1246AC510E4989">
    <w:name w:val="5BFCDDD800F9494C9A1246AC510E4989"/>
    <w:rsid w:val="009C10EA"/>
  </w:style>
  <w:style w:type="paragraph" w:customStyle="1" w:styleId="3B4CE2C4451B42FB9E3F9EA090759DDE">
    <w:name w:val="3B4CE2C4451B42FB9E3F9EA090759DDE"/>
    <w:rsid w:val="009C10EA"/>
  </w:style>
  <w:style w:type="paragraph" w:customStyle="1" w:styleId="A5B206B322B2426D81CE095EAE77D7EF">
    <w:name w:val="A5B206B322B2426D81CE095EAE77D7EF"/>
    <w:rsid w:val="009C10EA"/>
  </w:style>
  <w:style w:type="paragraph" w:customStyle="1" w:styleId="9F135B1BDA0341A1AF8C538BD7D4DA05">
    <w:name w:val="9F135B1BDA0341A1AF8C538BD7D4DA05"/>
    <w:rsid w:val="009C10EA"/>
  </w:style>
  <w:style w:type="paragraph" w:customStyle="1" w:styleId="ECCF0A939B824F5B9885663417D08EB1">
    <w:name w:val="ECCF0A939B824F5B9885663417D08EB1"/>
    <w:rsid w:val="009C10EA"/>
  </w:style>
  <w:style w:type="paragraph" w:customStyle="1" w:styleId="1C07596551E944A4905EEACDA20B039E">
    <w:name w:val="1C07596551E944A4905EEACDA20B039E"/>
    <w:rsid w:val="009C10EA"/>
  </w:style>
  <w:style w:type="paragraph" w:customStyle="1" w:styleId="EC95B0C0A4A540A3A27C88A58CFBB67E">
    <w:name w:val="EC95B0C0A4A540A3A27C88A58CFBB67E"/>
    <w:rsid w:val="009C10EA"/>
  </w:style>
  <w:style w:type="paragraph" w:customStyle="1" w:styleId="7F3F96924D40476F959812AA207D5332">
    <w:name w:val="7F3F96924D40476F959812AA207D5332"/>
    <w:rsid w:val="009C10EA"/>
  </w:style>
  <w:style w:type="paragraph" w:customStyle="1" w:styleId="39E69EB9F90F48D1B14F66172F97E57C">
    <w:name w:val="39E69EB9F90F48D1B14F66172F97E57C"/>
    <w:rsid w:val="009C10EA"/>
  </w:style>
  <w:style w:type="paragraph" w:customStyle="1" w:styleId="2E5A87FF3E6440419EF4A2020DFF4396">
    <w:name w:val="2E5A87FF3E6440419EF4A2020DFF4396"/>
    <w:rsid w:val="009C10EA"/>
  </w:style>
  <w:style w:type="paragraph" w:customStyle="1" w:styleId="93BCA0B2A3B24B19AF56B4B9842E68F8">
    <w:name w:val="93BCA0B2A3B24B19AF56B4B9842E68F8"/>
    <w:rsid w:val="009C10EA"/>
  </w:style>
  <w:style w:type="paragraph" w:customStyle="1" w:styleId="874452BE37244AE09D2AAA529C3A329E">
    <w:name w:val="874452BE37244AE09D2AAA529C3A329E"/>
    <w:rsid w:val="009C10EA"/>
  </w:style>
  <w:style w:type="paragraph" w:customStyle="1" w:styleId="295D66CB934046D5BBCDE61EBED21889">
    <w:name w:val="295D66CB934046D5BBCDE61EBED21889"/>
    <w:rsid w:val="009C10EA"/>
  </w:style>
  <w:style w:type="paragraph" w:customStyle="1" w:styleId="098862FD02424A079DB8C5E55D8D994E">
    <w:name w:val="098862FD02424A079DB8C5E55D8D994E"/>
    <w:rsid w:val="009C10EA"/>
  </w:style>
  <w:style w:type="paragraph" w:customStyle="1" w:styleId="7C7E80D9C3EC426DAF422DF1ADFFE621">
    <w:name w:val="7C7E80D9C3EC426DAF422DF1ADFFE621"/>
    <w:rsid w:val="009C10EA"/>
  </w:style>
  <w:style w:type="paragraph" w:customStyle="1" w:styleId="623453A454EA4D929A7DB3A22CED52DE">
    <w:name w:val="623453A454EA4D929A7DB3A22CED52DE"/>
    <w:rsid w:val="009C10EA"/>
  </w:style>
  <w:style w:type="paragraph" w:customStyle="1" w:styleId="1386FB241CF2413F8C9142955DF94D80">
    <w:name w:val="1386FB241CF2413F8C9142955DF94D80"/>
    <w:rsid w:val="009C10EA"/>
  </w:style>
  <w:style w:type="paragraph" w:customStyle="1" w:styleId="DFEB05C11A234EB49E0680B06D6A42C3">
    <w:name w:val="DFEB05C11A234EB49E0680B06D6A42C3"/>
    <w:rsid w:val="009C10EA"/>
  </w:style>
  <w:style w:type="paragraph" w:customStyle="1" w:styleId="F60F80DC96A64A6E9812A46703C7F7EE">
    <w:name w:val="F60F80DC96A64A6E9812A46703C7F7EE"/>
    <w:rsid w:val="009C10EA"/>
  </w:style>
  <w:style w:type="paragraph" w:customStyle="1" w:styleId="BF5548A3915D461D9D9E45B3FE4043EC">
    <w:name w:val="BF5548A3915D461D9D9E45B3FE4043EC"/>
    <w:rsid w:val="006B2E48"/>
  </w:style>
  <w:style w:type="paragraph" w:customStyle="1" w:styleId="0ABA24E71D99459E965E0BFC77B40A64">
    <w:name w:val="0ABA24E71D99459E965E0BFC77B40A64"/>
    <w:rsid w:val="006B2E48"/>
  </w:style>
  <w:style w:type="paragraph" w:customStyle="1" w:styleId="F31DFA3E34724FF999C230B87E65EEDF">
    <w:name w:val="F31DFA3E34724FF999C230B87E65EEDF"/>
    <w:rsid w:val="006B2E48"/>
  </w:style>
  <w:style w:type="paragraph" w:customStyle="1" w:styleId="32CA067D2BC64279BBEBC88EC005E27C">
    <w:name w:val="32CA067D2BC64279BBEBC88EC005E27C"/>
    <w:rsid w:val="00F97BF1"/>
  </w:style>
  <w:style w:type="paragraph" w:customStyle="1" w:styleId="2E90EE5849824826B129B9530AAA3C4B">
    <w:name w:val="2E90EE5849824826B129B9530AAA3C4B"/>
    <w:rsid w:val="00F97BF1"/>
  </w:style>
  <w:style w:type="paragraph" w:customStyle="1" w:styleId="56E56669498247CC8384676DB3A76AA3">
    <w:name w:val="56E56669498247CC8384676DB3A76AA3"/>
    <w:rsid w:val="00F97BF1"/>
  </w:style>
  <w:style w:type="paragraph" w:customStyle="1" w:styleId="98DA5ED6513E4FAB8F8C28FDC32E7850">
    <w:name w:val="98DA5ED6513E4FAB8F8C28FDC32E7850"/>
    <w:rsid w:val="00F97BF1"/>
  </w:style>
  <w:style w:type="paragraph" w:customStyle="1" w:styleId="3C99449558274691A2A83B6EF3E19176">
    <w:name w:val="3C99449558274691A2A83B6EF3E19176"/>
    <w:rsid w:val="00F97BF1"/>
  </w:style>
  <w:style w:type="paragraph" w:customStyle="1" w:styleId="89C3C643A257429B81942D2F83120795">
    <w:name w:val="89C3C643A257429B81942D2F83120795"/>
    <w:rsid w:val="00F97BF1"/>
  </w:style>
  <w:style w:type="paragraph" w:customStyle="1" w:styleId="68DA17C671A945F0AA94BA923E65C4BE">
    <w:name w:val="68DA17C671A945F0AA94BA923E65C4BE"/>
    <w:rsid w:val="00F97BF1"/>
  </w:style>
  <w:style w:type="paragraph" w:customStyle="1" w:styleId="F71B273F5E444D76A2481770A48345DB">
    <w:name w:val="F71B273F5E444D76A2481770A48345DB"/>
    <w:rsid w:val="00E515AC"/>
  </w:style>
  <w:style w:type="paragraph" w:customStyle="1" w:styleId="26E8B8220DCF4FD48B33AF6AEC03D515">
    <w:name w:val="26E8B8220DCF4FD48B33AF6AEC03D515"/>
    <w:rsid w:val="00E515AC"/>
  </w:style>
  <w:style w:type="paragraph" w:customStyle="1" w:styleId="DB95F61A6E744BFAABFB11A567DE6ECD">
    <w:name w:val="DB95F61A6E744BFAABFB11A567DE6ECD"/>
    <w:rsid w:val="004272B6"/>
  </w:style>
  <w:style w:type="paragraph" w:customStyle="1" w:styleId="1A34930B8F7340DC94838F16D51BCEC2">
    <w:name w:val="1A34930B8F7340DC94838F16D51BCEC2"/>
    <w:rsid w:val="004272B6"/>
  </w:style>
  <w:style w:type="paragraph" w:customStyle="1" w:styleId="A6D6911E125C4EA0AEBBA2BB688C81F0">
    <w:name w:val="A6D6911E125C4EA0AEBBA2BB688C81F0"/>
    <w:rsid w:val="004272B6"/>
  </w:style>
  <w:style w:type="paragraph" w:customStyle="1" w:styleId="2503DFA48DB4410484FBA05299FA585B">
    <w:name w:val="2503DFA48DB4410484FBA05299FA585B"/>
    <w:rsid w:val="004272B6"/>
  </w:style>
  <w:style w:type="paragraph" w:customStyle="1" w:styleId="AFC6CFDCDAB847CFBF314C0A6FC75B9F">
    <w:name w:val="AFC6CFDCDAB847CFBF314C0A6FC75B9F"/>
    <w:rsid w:val="004272B6"/>
  </w:style>
  <w:style w:type="paragraph" w:customStyle="1" w:styleId="22CE5697C9A6461E97AEFE07D1A0EDB1">
    <w:name w:val="22CE5697C9A6461E97AEFE07D1A0EDB1"/>
    <w:rsid w:val="004272B6"/>
  </w:style>
  <w:style w:type="paragraph" w:customStyle="1" w:styleId="A73738718AF24AFF8F8C59B1DEEF90C8">
    <w:name w:val="A73738718AF24AFF8F8C59B1DEEF90C8"/>
    <w:rsid w:val="004272B6"/>
  </w:style>
  <w:style w:type="paragraph" w:customStyle="1" w:styleId="F6D21DF7B8A346558B57DF0562BE5565">
    <w:name w:val="F6D21DF7B8A346558B57DF0562BE5565"/>
    <w:rsid w:val="004272B6"/>
  </w:style>
  <w:style w:type="paragraph" w:customStyle="1" w:styleId="34E7A79D45054469BADAB7C7671BCC3F">
    <w:name w:val="34E7A79D45054469BADAB7C7671BCC3F"/>
    <w:rsid w:val="00AE7452"/>
  </w:style>
  <w:style w:type="paragraph" w:customStyle="1" w:styleId="B3451AE049664272BE4B375E74112D67">
    <w:name w:val="B3451AE049664272BE4B375E74112D67"/>
    <w:rsid w:val="00AE7452"/>
  </w:style>
  <w:style w:type="paragraph" w:customStyle="1" w:styleId="C17EF85673184E75A0D4254C80BF28B5">
    <w:name w:val="C17EF85673184E75A0D4254C80BF28B5"/>
    <w:rsid w:val="00AE7452"/>
  </w:style>
  <w:style w:type="paragraph" w:customStyle="1" w:styleId="0FF3B9F8AD3D4D71BBF70BE22C0B88A2">
    <w:name w:val="0FF3B9F8AD3D4D71BBF70BE22C0B88A2"/>
    <w:rsid w:val="00AE7452"/>
  </w:style>
  <w:style w:type="paragraph" w:customStyle="1" w:styleId="3DA85D5344014B5F81B536ED8686F96F">
    <w:name w:val="3DA85D5344014B5F81B536ED8686F96F"/>
    <w:rsid w:val="00AE7452"/>
  </w:style>
  <w:style w:type="paragraph" w:customStyle="1" w:styleId="848D131B98B243B08FA60ACE3E090D73">
    <w:name w:val="848D131B98B243B08FA60ACE3E090D73"/>
    <w:rsid w:val="00AE7452"/>
  </w:style>
  <w:style w:type="paragraph" w:customStyle="1" w:styleId="9239C4EC1EEF4CCDAE97D160EBF3DD66">
    <w:name w:val="9239C4EC1EEF4CCDAE97D160EBF3DD66"/>
    <w:rsid w:val="00AE7452"/>
  </w:style>
  <w:style w:type="paragraph" w:customStyle="1" w:styleId="33846C36207D402EB70BE7F5BB0156A8">
    <w:name w:val="33846C36207D402EB70BE7F5BB0156A8"/>
    <w:rsid w:val="00AE7452"/>
  </w:style>
  <w:style w:type="paragraph" w:customStyle="1" w:styleId="91ADDCA7E2F4478A81E8FE8618FF79E1">
    <w:name w:val="91ADDCA7E2F4478A81E8FE8618FF79E1"/>
    <w:rsid w:val="00AE7452"/>
  </w:style>
  <w:style w:type="paragraph" w:customStyle="1" w:styleId="B1F0E6CD2B2A44C9A1E2E24F7C70C9BB">
    <w:name w:val="B1F0E6CD2B2A44C9A1E2E24F7C70C9BB"/>
    <w:rsid w:val="00AE7452"/>
  </w:style>
  <w:style w:type="paragraph" w:customStyle="1" w:styleId="A98C435A104846509F53AED65491E1DE">
    <w:name w:val="A98C435A104846509F53AED65491E1DE"/>
    <w:rsid w:val="00AE7452"/>
  </w:style>
  <w:style w:type="paragraph" w:customStyle="1" w:styleId="0AB98B2CBB57437DAD8FBB23872009A3">
    <w:name w:val="0AB98B2CBB57437DAD8FBB23872009A3"/>
    <w:rsid w:val="00AE7452"/>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AU" w:eastAsia="en-A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AE7452"/>
    <w:rPr>
      <w:color w:val="808080"/>
    </w:rPr>
  </w:style>
  <w:style w:type="paragraph" w:customStyle="1" w:styleId="50AF056C0DC5400C9C6E71EBA0F00FCF">
    <w:name w:val="50AF056C0DC5400C9C6E71EBA0F00FCF"/>
    <w:rsid w:val="00C90F38"/>
  </w:style>
  <w:style w:type="paragraph" w:customStyle="1" w:styleId="DE80D427A29B4B9E996B7955E9C75AF9">
    <w:name w:val="DE80D427A29B4B9E996B7955E9C75AF9"/>
    <w:rsid w:val="00C90F38"/>
  </w:style>
  <w:style w:type="paragraph" w:customStyle="1" w:styleId="29856E8BD6844F8B8F80FAAF7B800C82">
    <w:name w:val="29856E8BD6844F8B8F80FAAF7B800C82"/>
    <w:rsid w:val="00C90F38"/>
  </w:style>
  <w:style w:type="paragraph" w:customStyle="1" w:styleId="DF0A29D4DE1F449795FC28BBB14123FE">
    <w:name w:val="DF0A29D4DE1F449795FC28BBB14123FE"/>
    <w:rsid w:val="00C90F38"/>
  </w:style>
  <w:style w:type="paragraph" w:customStyle="1" w:styleId="96577D7444E04DADB420EF48740916C1">
    <w:name w:val="96577D7444E04DADB420EF48740916C1"/>
    <w:rsid w:val="00C90F38"/>
  </w:style>
  <w:style w:type="paragraph" w:customStyle="1" w:styleId="543A049E2EFF4750B58AB980C9597B80">
    <w:name w:val="543A049E2EFF4750B58AB980C9597B80"/>
    <w:rsid w:val="00C90F38"/>
  </w:style>
  <w:style w:type="paragraph" w:customStyle="1" w:styleId="B229C0A464FA4515BB34FFEF72299F25">
    <w:name w:val="B229C0A464FA4515BB34FFEF72299F25"/>
    <w:rsid w:val="00C90F38"/>
  </w:style>
  <w:style w:type="paragraph" w:customStyle="1" w:styleId="3802A1B22DDA4E289B46E20998138DC0">
    <w:name w:val="3802A1B22DDA4E289B46E20998138DC0"/>
    <w:rsid w:val="00C90F38"/>
  </w:style>
  <w:style w:type="paragraph" w:customStyle="1" w:styleId="D7890F819EE54121B8F814A5B5713325">
    <w:name w:val="D7890F819EE54121B8F814A5B5713325"/>
    <w:rsid w:val="003C7E55"/>
  </w:style>
  <w:style w:type="paragraph" w:customStyle="1" w:styleId="AA2390FF14CF40DE9CDC8BA6CFB57D7A">
    <w:name w:val="AA2390FF14CF40DE9CDC8BA6CFB57D7A"/>
    <w:rsid w:val="003C7E55"/>
  </w:style>
  <w:style w:type="paragraph" w:customStyle="1" w:styleId="5FA5547181BC47E6AAF6CD379A1A270C">
    <w:name w:val="5FA5547181BC47E6AAF6CD379A1A270C"/>
    <w:rsid w:val="003C7E55"/>
  </w:style>
  <w:style w:type="paragraph" w:customStyle="1" w:styleId="67245490EC0F42058135CA0B50F3E599">
    <w:name w:val="67245490EC0F42058135CA0B50F3E599"/>
    <w:rsid w:val="003C7E55"/>
  </w:style>
  <w:style w:type="paragraph" w:customStyle="1" w:styleId="75760BA8FB714009A2CA5A4A8C635517">
    <w:name w:val="75760BA8FB714009A2CA5A4A8C635517"/>
    <w:rsid w:val="003C7E55"/>
  </w:style>
  <w:style w:type="paragraph" w:customStyle="1" w:styleId="AA4A7D477CC74B1A9DFDF33DAC7EBF77">
    <w:name w:val="AA4A7D477CC74B1A9DFDF33DAC7EBF77"/>
    <w:rsid w:val="00423FD7"/>
  </w:style>
  <w:style w:type="paragraph" w:customStyle="1" w:styleId="6B81FC577A4844E0BD79C7F3A92C88EA">
    <w:name w:val="6B81FC577A4844E0BD79C7F3A92C88EA"/>
    <w:rsid w:val="00423FD7"/>
  </w:style>
  <w:style w:type="paragraph" w:customStyle="1" w:styleId="4346214ECD4A4413864EDEE829E08B80">
    <w:name w:val="4346214ECD4A4413864EDEE829E08B80"/>
    <w:rsid w:val="00423FD7"/>
  </w:style>
  <w:style w:type="paragraph" w:customStyle="1" w:styleId="5DABEF3DE84A4F629D544EAA98A8B1E1">
    <w:name w:val="5DABEF3DE84A4F629D544EAA98A8B1E1"/>
    <w:rsid w:val="00423FD7"/>
  </w:style>
  <w:style w:type="paragraph" w:customStyle="1" w:styleId="A8A49B48DB5A452EB7B4108FAC71195F">
    <w:name w:val="A8A49B48DB5A452EB7B4108FAC71195F"/>
    <w:rsid w:val="00423FD7"/>
  </w:style>
  <w:style w:type="paragraph" w:customStyle="1" w:styleId="A13E58F12012444383394CEF32F7B23B">
    <w:name w:val="A13E58F12012444383394CEF32F7B23B"/>
    <w:rsid w:val="00196F6F"/>
  </w:style>
  <w:style w:type="paragraph" w:customStyle="1" w:styleId="3EC7D989180746799AE77A260F3D7319">
    <w:name w:val="3EC7D989180746799AE77A260F3D7319"/>
    <w:rsid w:val="009C10EA"/>
  </w:style>
  <w:style w:type="paragraph" w:customStyle="1" w:styleId="14121BCBFC0A47AFB0888576278AE2C2">
    <w:name w:val="14121BCBFC0A47AFB0888576278AE2C2"/>
    <w:rsid w:val="009C10EA"/>
  </w:style>
  <w:style w:type="paragraph" w:customStyle="1" w:styleId="9C3A778CA80740209502427115F2DBF6">
    <w:name w:val="9C3A778CA80740209502427115F2DBF6"/>
    <w:rsid w:val="009C10EA"/>
  </w:style>
  <w:style w:type="paragraph" w:customStyle="1" w:styleId="61934CED3C324D5393415BCA546B8D1F">
    <w:name w:val="61934CED3C324D5393415BCA546B8D1F"/>
    <w:rsid w:val="009C10EA"/>
  </w:style>
  <w:style w:type="paragraph" w:customStyle="1" w:styleId="8E93EC5875094AA6B8EE6919CB0C2576">
    <w:name w:val="8E93EC5875094AA6B8EE6919CB0C2576"/>
    <w:rsid w:val="009C10EA"/>
  </w:style>
  <w:style w:type="paragraph" w:customStyle="1" w:styleId="5BFCDDD800F9494C9A1246AC510E4989">
    <w:name w:val="5BFCDDD800F9494C9A1246AC510E4989"/>
    <w:rsid w:val="009C10EA"/>
  </w:style>
  <w:style w:type="paragraph" w:customStyle="1" w:styleId="3B4CE2C4451B42FB9E3F9EA090759DDE">
    <w:name w:val="3B4CE2C4451B42FB9E3F9EA090759DDE"/>
    <w:rsid w:val="009C10EA"/>
  </w:style>
  <w:style w:type="paragraph" w:customStyle="1" w:styleId="A5B206B322B2426D81CE095EAE77D7EF">
    <w:name w:val="A5B206B322B2426D81CE095EAE77D7EF"/>
    <w:rsid w:val="009C10EA"/>
  </w:style>
  <w:style w:type="paragraph" w:customStyle="1" w:styleId="9F135B1BDA0341A1AF8C538BD7D4DA05">
    <w:name w:val="9F135B1BDA0341A1AF8C538BD7D4DA05"/>
    <w:rsid w:val="009C10EA"/>
  </w:style>
  <w:style w:type="paragraph" w:customStyle="1" w:styleId="ECCF0A939B824F5B9885663417D08EB1">
    <w:name w:val="ECCF0A939B824F5B9885663417D08EB1"/>
    <w:rsid w:val="009C10EA"/>
  </w:style>
  <w:style w:type="paragraph" w:customStyle="1" w:styleId="1C07596551E944A4905EEACDA20B039E">
    <w:name w:val="1C07596551E944A4905EEACDA20B039E"/>
    <w:rsid w:val="009C10EA"/>
  </w:style>
  <w:style w:type="paragraph" w:customStyle="1" w:styleId="EC95B0C0A4A540A3A27C88A58CFBB67E">
    <w:name w:val="EC95B0C0A4A540A3A27C88A58CFBB67E"/>
    <w:rsid w:val="009C10EA"/>
  </w:style>
  <w:style w:type="paragraph" w:customStyle="1" w:styleId="7F3F96924D40476F959812AA207D5332">
    <w:name w:val="7F3F96924D40476F959812AA207D5332"/>
    <w:rsid w:val="009C10EA"/>
  </w:style>
  <w:style w:type="paragraph" w:customStyle="1" w:styleId="39E69EB9F90F48D1B14F66172F97E57C">
    <w:name w:val="39E69EB9F90F48D1B14F66172F97E57C"/>
    <w:rsid w:val="009C10EA"/>
  </w:style>
  <w:style w:type="paragraph" w:customStyle="1" w:styleId="2E5A87FF3E6440419EF4A2020DFF4396">
    <w:name w:val="2E5A87FF3E6440419EF4A2020DFF4396"/>
    <w:rsid w:val="009C10EA"/>
  </w:style>
  <w:style w:type="paragraph" w:customStyle="1" w:styleId="93BCA0B2A3B24B19AF56B4B9842E68F8">
    <w:name w:val="93BCA0B2A3B24B19AF56B4B9842E68F8"/>
    <w:rsid w:val="009C10EA"/>
  </w:style>
  <w:style w:type="paragraph" w:customStyle="1" w:styleId="874452BE37244AE09D2AAA529C3A329E">
    <w:name w:val="874452BE37244AE09D2AAA529C3A329E"/>
    <w:rsid w:val="009C10EA"/>
  </w:style>
  <w:style w:type="paragraph" w:customStyle="1" w:styleId="295D66CB934046D5BBCDE61EBED21889">
    <w:name w:val="295D66CB934046D5BBCDE61EBED21889"/>
    <w:rsid w:val="009C10EA"/>
  </w:style>
  <w:style w:type="paragraph" w:customStyle="1" w:styleId="098862FD02424A079DB8C5E55D8D994E">
    <w:name w:val="098862FD02424A079DB8C5E55D8D994E"/>
    <w:rsid w:val="009C10EA"/>
  </w:style>
  <w:style w:type="paragraph" w:customStyle="1" w:styleId="7C7E80D9C3EC426DAF422DF1ADFFE621">
    <w:name w:val="7C7E80D9C3EC426DAF422DF1ADFFE621"/>
    <w:rsid w:val="009C10EA"/>
  </w:style>
  <w:style w:type="paragraph" w:customStyle="1" w:styleId="623453A454EA4D929A7DB3A22CED52DE">
    <w:name w:val="623453A454EA4D929A7DB3A22CED52DE"/>
    <w:rsid w:val="009C10EA"/>
  </w:style>
  <w:style w:type="paragraph" w:customStyle="1" w:styleId="1386FB241CF2413F8C9142955DF94D80">
    <w:name w:val="1386FB241CF2413F8C9142955DF94D80"/>
    <w:rsid w:val="009C10EA"/>
  </w:style>
  <w:style w:type="paragraph" w:customStyle="1" w:styleId="DFEB05C11A234EB49E0680B06D6A42C3">
    <w:name w:val="DFEB05C11A234EB49E0680B06D6A42C3"/>
    <w:rsid w:val="009C10EA"/>
  </w:style>
  <w:style w:type="paragraph" w:customStyle="1" w:styleId="F60F80DC96A64A6E9812A46703C7F7EE">
    <w:name w:val="F60F80DC96A64A6E9812A46703C7F7EE"/>
    <w:rsid w:val="009C10EA"/>
  </w:style>
  <w:style w:type="paragraph" w:customStyle="1" w:styleId="BF5548A3915D461D9D9E45B3FE4043EC">
    <w:name w:val="BF5548A3915D461D9D9E45B3FE4043EC"/>
    <w:rsid w:val="006B2E48"/>
  </w:style>
  <w:style w:type="paragraph" w:customStyle="1" w:styleId="0ABA24E71D99459E965E0BFC77B40A64">
    <w:name w:val="0ABA24E71D99459E965E0BFC77B40A64"/>
    <w:rsid w:val="006B2E48"/>
  </w:style>
  <w:style w:type="paragraph" w:customStyle="1" w:styleId="F31DFA3E34724FF999C230B87E65EEDF">
    <w:name w:val="F31DFA3E34724FF999C230B87E65EEDF"/>
    <w:rsid w:val="006B2E48"/>
  </w:style>
  <w:style w:type="paragraph" w:customStyle="1" w:styleId="32CA067D2BC64279BBEBC88EC005E27C">
    <w:name w:val="32CA067D2BC64279BBEBC88EC005E27C"/>
    <w:rsid w:val="00F97BF1"/>
  </w:style>
  <w:style w:type="paragraph" w:customStyle="1" w:styleId="2E90EE5849824826B129B9530AAA3C4B">
    <w:name w:val="2E90EE5849824826B129B9530AAA3C4B"/>
    <w:rsid w:val="00F97BF1"/>
  </w:style>
  <w:style w:type="paragraph" w:customStyle="1" w:styleId="56E56669498247CC8384676DB3A76AA3">
    <w:name w:val="56E56669498247CC8384676DB3A76AA3"/>
    <w:rsid w:val="00F97BF1"/>
  </w:style>
  <w:style w:type="paragraph" w:customStyle="1" w:styleId="98DA5ED6513E4FAB8F8C28FDC32E7850">
    <w:name w:val="98DA5ED6513E4FAB8F8C28FDC32E7850"/>
    <w:rsid w:val="00F97BF1"/>
  </w:style>
  <w:style w:type="paragraph" w:customStyle="1" w:styleId="3C99449558274691A2A83B6EF3E19176">
    <w:name w:val="3C99449558274691A2A83B6EF3E19176"/>
    <w:rsid w:val="00F97BF1"/>
  </w:style>
  <w:style w:type="paragraph" w:customStyle="1" w:styleId="89C3C643A257429B81942D2F83120795">
    <w:name w:val="89C3C643A257429B81942D2F83120795"/>
    <w:rsid w:val="00F97BF1"/>
  </w:style>
  <w:style w:type="paragraph" w:customStyle="1" w:styleId="68DA17C671A945F0AA94BA923E65C4BE">
    <w:name w:val="68DA17C671A945F0AA94BA923E65C4BE"/>
    <w:rsid w:val="00F97BF1"/>
  </w:style>
  <w:style w:type="paragraph" w:customStyle="1" w:styleId="F71B273F5E444D76A2481770A48345DB">
    <w:name w:val="F71B273F5E444D76A2481770A48345DB"/>
    <w:rsid w:val="00E515AC"/>
  </w:style>
  <w:style w:type="paragraph" w:customStyle="1" w:styleId="26E8B8220DCF4FD48B33AF6AEC03D515">
    <w:name w:val="26E8B8220DCF4FD48B33AF6AEC03D515"/>
    <w:rsid w:val="00E515AC"/>
  </w:style>
  <w:style w:type="paragraph" w:customStyle="1" w:styleId="DB95F61A6E744BFAABFB11A567DE6ECD">
    <w:name w:val="DB95F61A6E744BFAABFB11A567DE6ECD"/>
    <w:rsid w:val="004272B6"/>
  </w:style>
  <w:style w:type="paragraph" w:customStyle="1" w:styleId="1A34930B8F7340DC94838F16D51BCEC2">
    <w:name w:val="1A34930B8F7340DC94838F16D51BCEC2"/>
    <w:rsid w:val="004272B6"/>
  </w:style>
  <w:style w:type="paragraph" w:customStyle="1" w:styleId="A6D6911E125C4EA0AEBBA2BB688C81F0">
    <w:name w:val="A6D6911E125C4EA0AEBBA2BB688C81F0"/>
    <w:rsid w:val="004272B6"/>
  </w:style>
  <w:style w:type="paragraph" w:customStyle="1" w:styleId="2503DFA48DB4410484FBA05299FA585B">
    <w:name w:val="2503DFA48DB4410484FBA05299FA585B"/>
    <w:rsid w:val="004272B6"/>
  </w:style>
  <w:style w:type="paragraph" w:customStyle="1" w:styleId="AFC6CFDCDAB847CFBF314C0A6FC75B9F">
    <w:name w:val="AFC6CFDCDAB847CFBF314C0A6FC75B9F"/>
    <w:rsid w:val="004272B6"/>
  </w:style>
  <w:style w:type="paragraph" w:customStyle="1" w:styleId="22CE5697C9A6461E97AEFE07D1A0EDB1">
    <w:name w:val="22CE5697C9A6461E97AEFE07D1A0EDB1"/>
    <w:rsid w:val="004272B6"/>
  </w:style>
  <w:style w:type="paragraph" w:customStyle="1" w:styleId="A73738718AF24AFF8F8C59B1DEEF90C8">
    <w:name w:val="A73738718AF24AFF8F8C59B1DEEF90C8"/>
    <w:rsid w:val="004272B6"/>
  </w:style>
  <w:style w:type="paragraph" w:customStyle="1" w:styleId="F6D21DF7B8A346558B57DF0562BE5565">
    <w:name w:val="F6D21DF7B8A346558B57DF0562BE5565"/>
    <w:rsid w:val="004272B6"/>
  </w:style>
  <w:style w:type="paragraph" w:customStyle="1" w:styleId="34E7A79D45054469BADAB7C7671BCC3F">
    <w:name w:val="34E7A79D45054469BADAB7C7671BCC3F"/>
    <w:rsid w:val="00AE7452"/>
  </w:style>
  <w:style w:type="paragraph" w:customStyle="1" w:styleId="B3451AE049664272BE4B375E74112D67">
    <w:name w:val="B3451AE049664272BE4B375E74112D67"/>
    <w:rsid w:val="00AE7452"/>
  </w:style>
  <w:style w:type="paragraph" w:customStyle="1" w:styleId="C17EF85673184E75A0D4254C80BF28B5">
    <w:name w:val="C17EF85673184E75A0D4254C80BF28B5"/>
    <w:rsid w:val="00AE7452"/>
  </w:style>
  <w:style w:type="paragraph" w:customStyle="1" w:styleId="0FF3B9F8AD3D4D71BBF70BE22C0B88A2">
    <w:name w:val="0FF3B9F8AD3D4D71BBF70BE22C0B88A2"/>
    <w:rsid w:val="00AE7452"/>
  </w:style>
  <w:style w:type="paragraph" w:customStyle="1" w:styleId="3DA85D5344014B5F81B536ED8686F96F">
    <w:name w:val="3DA85D5344014B5F81B536ED8686F96F"/>
    <w:rsid w:val="00AE7452"/>
  </w:style>
  <w:style w:type="paragraph" w:customStyle="1" w:styleId="848D131B98B243B08FA60ACE3E090D73">
    <w:name w:val="848D131B98B243B08FA60ACE3E090D73"/>
    <w:rsid w:val="00AE7452"/>
  </w:style>
  <w:style w:type="paragraph" w:customStyle="1" w:styleId="9239C4EC1EEF4CCDAE97D160EBF3DD66">
    <w:name w:val="9239C4EC1EEF4CCDAE97D160EBF3DD66"/>
    <w:rsid w:val="00AE7452"/>
  </w:style>
  <w:style w:type="paragraph" w:customStyle="1" w:styleId="33846C36207D402EB70BE7F5BB0156A8">
    <w:name w:val="33846C36207D402EB70BE7F5BB0156A8"/>
    <w:rsid w:val="00AE7452"/>
  </w:style>
  <w:style w:type="paragraph" w:customStyle="1" w:styleId="91ADDCA7E2F4478A81E8FE8618FF79E1">
    <w:name w:val="91ADDCA7E2F4478A81E8FE8618FF79E1"/>
    <w:rsid w:val="00AE7452"/>
  </w:style>
  <w:style w:type="paragraph" w:customStyle="1" w:styleId="B1F0E6CD2B2A44C9A1E2E24F7C70C9BB">
    <w:name w:val="B1F0E6CD2B2A44C9A1E2E24F7C70C9BB"/>
    <w:rsid w:val="00AE7452"/>
  </w:style>
  <w:style w:type="paragraph" w:customStyle="1" w:styleId="A98C435A104846509F53AED65491E1DE">
    <w:name w:val="A98C435A104846509F53AED65491E1DE"/>
    <w:rsid w:val="00AE7452"/>
  </w:style>
  <w:style w:type="paragraph" w:customStyle="1" w:styleId="0AB98B2CBB57437DAD8FBB23872009A3">
    <w:name w:val="0AB98B2CBB57437DAD8FBB23872009A3"/>
    <w:rsid w:val="00AE7452"/>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p:properties xmlns:p="http://schemas.microsoft.com/office/2006/metadata/properties" xmlns:xsi="http://www.w3.org/2001/XMLSchema-instance" xmlns:pc="http://schemas.microsoft.com/office/infopath/2007/PartnerControls">
  <documentManagement>
    <Issue_x0020_Date xmlns="123014a7-a100-4d54-b927-1560aa753183">2014-08-31T16:00:00+00:00</Issue_x0020_Date>
    <Security_x0020_Footer xmlns="123014a7-a100-4d54-b927-1560aa753183">CONFIDENTIAL</Security_x0020_Footer>
    <KpiDescription xmlns="http://schemas.microsoft.com/sharepoint/v3">Supporting Docs: COPY from Explorer 4.0 Development site.</KpiDescription>
    <P2_x0020_Author xmlns="123014a7-a100-4d54-b927-1560aa753183" xsi:nil="true"/>
    <Copyright_x0020_Year xmlns="123014a7-a100-4d54-b927-1560aa753183">2014</Copyright_x0020_Year>
    <ISS_x0020_Author xmlns="123014a7-a100-4d54-b927-1560aa753183">
      <UserInfo>
        <DisplayName/>
        <AccountId xsi:nil="true"/>
        <AccountType/>
      </UserInfo>
    </ISS_x0020_Author>
    <Current_x0020_Version xmlns="123014a7-a100-4d54-b927-1560aa753183">0.2</Current_x0020_Version>
    <Release_x0020_Status xmlns="123014a7-a100-4d54-b927-1560aa753183">DRAFT</Release_x0020_Status>
    <_dlc_DocId xmlns="123014a7-a100-4d54-b927-1560aa753183">ISSDOC-2030-83</_dlc_DocId>
    <_dlc_DocIdUrl xmlns="123014a7-a100-4d54-b927-1560aa753183">
      <Url>http://marvin/products/explorer/team/_layouts/DocIdRedir.aspx?ID=ISSDOC-2030-83</Url>
      <Description>ISSDOC-2030-83</Description>
    </_dlc_DocIdUrl>
    <jc8d627da75d464c8963119b38368a17 xmlns="123014a7-a100-4d54-b927-1560aa753183">
      <Terms xmlns="http://schemas.microsoft.com/office/infopath/2007/PartnerControls"/>
    </jc8d627da75d464c8963119b38368a17>
    <Software_x0020_Version xmlns="123014a7-a100-4d54-b927-1560aa753183">4.0.0</Software_x0020_Version>
    <n5315f18a9684322b0e781af77f3fa92 xmlns="123014a7-a100-4d54-b927-1560aa753183">
      <Terms xmlns="http://schemas.microsoft.com/office/infopath/2007/PartnerControls"/>
    </n5315f18a9684322b0e781af77f3fa92>
    <j7e7b800099f4ad4b7003f2a6724bc88 xmlns="123014a7-a100-4d54-b927-1560aa753183">
      <Terms xmlns="http://schemas.microsoft.com/office/infopath/2007/PartnerControls">
        <TermInfo xmlns="http://schemas.microsoft.com/office/infopath/2007/PartnerControls">
          <TermName>P2 Explorer</TermName>
          <TermId>8a46e9da-d959-457c-8275-535a228636a0</TermId>
        </TermInfo>
      </Terms>
    </j7e7b800099f4ad4b7003f2a6724bc88>
    <Greentree_x0020_Project_x0020_Code xmlns="123014a7-a100-4d54-b927-1560aa753183" xsi:nil="true"/>
    <TaxCatchAll xmlns="123014a7-a100-4d54-b927-1560aa753183">
      <Value>909</Value>
      <Value>859</Value>
    </TaxCatchAll>
    <a47f71b388294fb8a56a347e98a422c0 xmlns="123014a7-a100-4d54-b927-1560aa753183">
      <Terms xmlns="http://schemas.microsoft.com/office/infopath/2007/PartnerControls"/>
    </a47f71b388294fb8a56a347e98a422c0>
    <Edition xmlns="123014a7-a100-4d54-b927-1560aa753183">First</Edition>
    <Software_x0020_Doc_x0020_Type xmlns="123014a7-a100-4d54-b927-1560aa753183">Release Notes</Software_x0020_Doc_x0020_Type>
    <Issue_x0020_Month xmlns="123014a7-a100-4d54-b927-1560aa753183">September</Issue_x0020_Month>
    <DLCPolicyLabelLock xmlns="1a9aceae-bc06-48ed-8bbf-c3deb125c9b6" xsi:nil="true"/>
    <DLCPolicyLabelClientValue xmlns="1a9aceae-bc06-48ed-8bbf-c3deb125c9b6" xsi:nil="true"/>
    <DLCPolicyLabelValue xmlns="1a9aceae-bc06-48ed-8bbf-c3deb125c9b6">0.2</DLCPolicyLabelVal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Software Documentation" ma:contentTypeID="0x010100EBF5A323BDC6B34CA36DE65A1CC1A531092600FE995F5527C8994CA534BF8979C2887B" ma:contentTypeVersion="19" ma:contentTypeDescription="End user documentation including install guide, admin guide, user guide, developer guide, release notes, readme files, and other notes intended to help users use a particular product. " ma:contentTypeScope="" ma:versionID="3764b42c3d3447b6f9042abe553b7470">
  <xsd:schema xmlns:xsd="http://www.w3.org/2001/XMLSchema" xmlns:xs="http://www.w3.org/2001/XMLSchema" xmlns:p="http://schemas.microsoft.com/office/2006/metadata/properties" xmlns:ns1="http://schemas.microsoft.com/sharepoint/v3" xmlns:ns3="123014a7-a100-4d54-b927-1560aa753183" xmlns:ns4="1a9aceae-bc06-48ed-8bbf-c3deb125c9b6" targetNamespace="http://schemas.microsoft.com/office/2006/metadata/properties" ma:root="true" ma:fieldsID="290680ef14fc42ad4b7036ab93c644f6" ns1:_="" ns3:_="" ns4:_="">
    <xsd:import namespace="http://schemas.microsoft.com/sharepoint/v3"/>
    <xsd:import namespace="123014a7-a100-4d54-b927-1560aa753183"/>
    <xsd:import namespace="1a9aceae-bc06-48ed-8bbf-c3deb125c9b6"/>
    <xsd:element name="properties">
      <xsd:complexType>
        <xsd:sequence>
          <xsd:element name="documentManagement">
            <xsd:complexType>
              <xsd:all>
                <xsd:element ref="ns3:Software_x0020_Doc_x0020_Type" minOccurs="0"/>
                <xsd:element ref="ns3:Software_x0020_Version" minOccurs="0"/>
                <xsd:element ref="ns3:Issue_x0020_Month" minOccurs="0"/>
                <xsd:element ref="ns3:Edition" minOccurs="0"/>
                <xsd:element ref="ns3:Greentree_x0020_Project_x0020_Code" minOccurs="0"/>
                <xsd:element ref="ns3:Copyright_x0020_Year" minOccurs="0"/>
                <xsd:element ref="ns3:Security_x0020_Footer" minOccurs="0"/>
                <xsd:element ref="ns3:Release_x0020_Status" minOccurs="0"/>
                <xsd:element ref="ns1:KpiDescription" minOccurs="0"/>
                <xsd:element ref="ns3:a47f71b388294fb8a56a347e98a422c0" minOccurs="0"/>
                <xsd:element ref="ns3:_dlc_DocIdPersistId" minOccurs="0"/>
                <xsd:element ref="ns3:jc8d627da75d464c8963119b38368a17" minOccurs="0"/>
                <xsd:element ref="ns3:n5315f18a9684322b0e781af77f3fa92" minOccurs="0"/>
                <xsd:element ref="ns3:TaxCatchAll" minOccurs="0"/>
                <xsd:element ref="ns3:j7e7b800099f4ad4b7003f2a6724bc88" minOccurs="0"/>
                <xsd:element ref="ns3:TaxCatchAllLabel" minOccurs="0"/>
                <xsd:element ref="ns3:_dlc_DocId" minOccurs="0"/>
                <xsd:element ref="ns3:_dlc_DocIdUrl" minOccurs="0"/>
                <xsd:element ref="ns1:_dlc_Exempt" minOccurs="0"/>
                <xsd:element ref="ns4:DLCPolicyLabelValue" minOccurs="0"/>
                <xsd:element ref="ns4:DLCPolicyLabelClientValue" minOccurs="0"/>
                <xsd:element ref="ns4:DLCPolicyLabelLock" minOccurs="0"/>
                <xsd:element ref="ns3:Current_x0020_Version" minOccurs="0"/>
                <xsd:element ref="ns3:Issue_x0020_Date" minOccurs="0"/>
                <xsd:element ref="ns3:ISS_x0020_Author" minOccurs="0"/>
                <xsd:element ref="ns3:P2_x0020_Autho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KpiDescription" ma:index="14" nillable="true" ma:displayName="Description" ma:description="The description provides information about the purpose of the goal." ma:internalName="KpiDescription">
      <xsd:simpleType>
        <xsd:restriction base="dms:Note">
          <xsd:maxLength value="255"/>
        </xsd:restriction>
      </xsd:simpleType>
    </xsd:element>
    <xsd:element name="_dlc_Exempt" ma:index="31" nillable="true" ma:displayName="Exempt from Policy" ma:hidden="true" ma:internalName="_dlc_Exempt"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23014a7-a100-4d54-b927-1560aa753183" elementFormDefault="qualified">
    <xsd:import namespace="http://schemas.microsoft.com/office/2006/documentManagement/types"/>
    <xsd:import namespace="http://schemas.microsoft.com/office/infopath/2007/PartnerControls"/>
    <xsd:element name="Software_x0020_Doc_x0020_Type" ma:index="2" nillable="true" ma:displayName="Software Doc Type" ma:default="Installation Guide" ma:description="Type of software user documentation, e.g. admin guide, install guide etc." ma:format="Dropdown" ma:internalName="Software_x0020_Doc_x0020_Type">
      <xsd:simpleType>
        <xsd:restriction base="dms:Choice">
          <xsd:enumeration value="Administrator's Guide"/>
          <xsd:enumeration value="As Built Document"/>
          <xsd:enumeration value="Developer's Guide"/>
          <xsd:enumeration value="Configuration Guide"/>
          <xsd:enumeration value="Installation Guide"/>
          <xsd:enumeration value="Installation and Administration Guide"/>
          <xsd:enumeration value="Quick Reference Guide"/>
          <xsd:enumeration value="Release Notes"/>
          <xsd:enumeration value="User's Guide"/>
        </xsd:restriction>
      </xsd:simpleType>
    </xsd:element>
    <xsd:element name="Software_x0020_Version" ma:index="4" nillable="true" ma:displayName="Software Version" ma:description="ISS product software version, customer solution version or project work package." ma:internalName="Software_x0020_Version" ma:readOnly="false">
      <xsd:simpleType>
        <xsd:restriction base="dms:Text">
          <xsd:maxLength value="10"/>
        </xsd:restriction>
      </xsd:simpleType>
    </xsd:element>
    <xsd:element name="Issue_x0020_Month" ma:index="5" nillable="true" ma:displayName="Issue Month" ma:default="January" ma:description="The month that this document is issued." ma:format="Dropdown" ma:internalName="Issue_x0020_Month" ma:readOnly="false">
      <xsd:simpleType>
        <xsd:restriction base="dms:Choice">
          <xsd:enumeration value="January"/>
          <xsd:enumeration value="February"/>
          <xsd:enumeration value="March"/>
          <xsd:enumeration value="April"/>
          <xsd:enumeration value="May"/>
          <xsd:enumeration value="June"/>
          <xsd:enumeration value="July"/>
          <xsd:enumeration value="August"/>
          <xsd:enumeration value="September"/>
          <xsd:enumeration value="October"/>
          <xsd:enumeration value="November"/>
          <xsd:enumeration value="December"/>
        </xsd:restriction>
      </xsd:simpleType>
    </xsd:element>
    <xsd:element name="Edition" ma:index="6" nillable="true" ma:displayName="Edition" ma:default="First" ma:description="Enter the edition of this document, capitalise the first letter e.g. First" ma:format="Dropdown" ma:internalName="Edition" ma:readOnly="false">
      <xsd:simpleType>
        <xsd:restriction base="dms:Choice">
          <xsd:enumeration value="First"/>
          <xsd:enumeration value="Second"/>
          <xsd:enumeration value="Third"/>
          <xsd:enumeration value="Fourth"/>
          <xsd:enumeration value="Fifth"/>
        </xsd:restriction>
      </xsd:simpleType>
    </xsd:element>
    <xsd:element name="Greentree_x0020_Project_x0020_Code" ma:index="10" nillable="true" ma:displayName="Greentree Project Code" ma:description="The Greentree project code.  This is the code that you will see in your timesheets." ma:internalName="Greentree_x0020_Project_x0020_Code">
      <xsd:simpleType>
        <xsd:restriction base="dms:Text">
          <xsd:maxLength value="255"/>
        </xsd:restriction>
      </xsd:simpleType>
    </xsd:element>
    <xsd:element name="Copyright_x0020_Year" ma:index="11" nillable="true" ma:displayName="Copyright Year" ma:default="2014" ma:description="The year that this document is published." ma:internalName="Copyright_x0020_Year" ma:readOnly="false">
      <xsd:simpleType>
        <xsd:restriction base="dms:Text">
          <xsd:maxLength value="255"/>
        </xsd:restriction>
      </xsd:simpleType>
    </xsd:element>
    <xsd:element name="Security_x0020_Footer" ma:index="12" nillable="true" ma:displayName="Security Footer" ma:default="CONFIDENTIAL" ma:description="The ISS Security Footer for documents" ma:format="Dropdown" ma:internalName="Security_x0020_Footer" ma:readOnly="false">
      <xsd:simpleType>
        <xsd:restriction base="dms:Choice">
          <xsd:enumeration value="CONFIDENTIAL"/>
          <xsd:enumeration value="CONFIDENTIAL - INTERNAL USE ONLY"/>
        </xsd:restriction>
      </xsd:simpleType>
    </xsd:element>
    <xsd:element name="Release_x0020_Status" ma:index="13" nillable="true" ma:displayName="Release Status" ma:default="DRAFT" ma:format="Dropdown" ma:internalName="Release_x0020_Status">
      <xsd:simpleType>
        <xsd:restriction base="dms:Choice">
          <xsd:enumeration value="DRAFT"/>
          <xsd:enumeration value="."/>
        </xsd:restriction>
      </xsd:simpleType>
    </xsd:element>
    <xsd:element name="a47f71b388294fb8a56a347e98a422c0" ma:index="15" nillable="true" ma:taxonomy="true" ma:internalName="a47f71b388294fb8a56a347e98a422c0" ma:taxonomyFieldName="Industry1" ma:displayName="Industry" ma:default="" ma:fieldId="{a47f71b3-8829-4fb8-a56a-347e98a422c0}" ma:taxonomyMulti="true" ma:sspId="0725eb04-157d-4823-bc46-0b6a5db00767" ma:termSetId="decf3b18-a4b5-47cd-a9ec-ae345db02b7d" ma:anchorId="00000000-0000-0000-0000-000000000000" ma:open="false" ma:isKeyword="false">
      <xsd:complexType>
        <xsd:sequence>
          <xsd:element ref="pc:Terms" minOccurs="0" maxOccurs="1"/>
        </xsd:sequence>
      </xsd:complexType>
    </xsd:element>
    <xsd:element name="_dlc_DocIdPersistId" ma:index="16" nillable="true" ma:displayName="Persist ID" ma:description="Keep ID on add." ma:hidden="true" ma:internalName="_dlc_DocIdPersistId" ma:readOnly="true">
      <xsd:simpleType>
        <xsd:restriction base="dms:Boolean"/>
      </xsd:simpleType>
    </xsd:element>
    <xsd:element name="jc8d627da75d464c8963119b38368a17" ma:index="23" nillable="true" ma:taxonomy="true" ma:internalName="jc8d627da75d464c8963119b38368a17" ma:taxonomyFieldName="Project_x0020_Name" ma:displayName="Project Name" ma:default="" ma:fieldId="{3c8d627d-a75d-464c-8963-119b38368a17}" ma:sspId="0725eb04-157d-4823-bc46-0b6a5db00767" ma:termSetId="48951b00-edc2-4843-bbce-abd2f0681ba5" ma:anchorId="00000000-0000-0000-0000-000000000000" ma:open="false" ma:isKeyword="false">
      <xsd:complexType>
        <xsd:sequence>
          <xsd:element ref="pc:Terms" minOccurs="0" maxOccurs="1"/>
        </xsd:sequence>
      </xsd:complexType>
    </xsd:element>
    <xsd:element name="n5315f18a9684322b0e781af77f3fa92" ma:index="24" nillable="true" ma:taxonomy="true" ma:internalName="n5315f18a9684322b0e781af77f3fa92" ma:taxonomyFieldName="Customer" ma:displayName="Customer" ma:default="" ma:fieldId="{75315f18-a968-4322-b0e7-81af77f3fa92}" ma:sspId="0725eb04-157d-4823-bc46-0b6a5db00767" ma:termSetId="6c42964f-ef96-4b46-a405-965b865a6b6c" ma:anchorId="00000000-0000-0000-0000-000000000000" ma:open="false" ma:isKeyword="false">
      <xsd:complexType>
        <xsd:sequence>
          <xsd:element ref="pc:Terms" minOccurs="0" maxOccurs="1"/>
        </xsd:sequence>
      </xsd:complexType>
    </xsd:element>
    <xsd:element name="TaxCatchAll" ma:index="25" nillable="true" ma:displayName="Taxonomy Catch All Column" ma:hidden="true" ma:list="{77ecd6d8-4dae-459f-b43f-00427580141c}" ma:internalName="TaxCatchAll" ma:showField="CatchAllData" ma:web="123014a7-a100-4d54-b927-1560aa753183">
      <xsd:complexType>
        <xsd:complexContent>
          <xsd:extension base="dms:MultiChoiceLookup">
            <xsd:sequence>
              <xsd:element name="Value" type="dms:Lookup" maxOccurs="unbounded" minOccurs="0" nillable="true"/>
            </xsd:sequence>
          </xsd:extension>
        </xsd:complexContent>
      </xsd:complexType>
    </xsd:element>
    <xsd:element name="j7e7b800099f4ad4b7003f2a6724bc88" ma:index="26" nillable="true" ma:taxonomy="true" ma:internalName="j7e7b800099f4ad4b7003f2a6724bc88" ma:taxonomyFieldName="Product" ma:displayName="Product" ma:readOnly="false" ma:default="" ma:fieldId="{37e7b800-099f-4ad4-b700-3f2a6724bc88}" ma:taxonomyMulti="true" ma:sspId="0725eb04-157d-4823-bc46-0b6a5db00767" ma:termSetId="16ad99d4-21e5-4f98-8806-dc093ec8c88f" ma:anchorId="00000000-0000-0000-0000-000000000000" ma:open="false" ma:isKeyword="false">
      <xsd:complexType>
        <xsd:sequence>
          <xsd:element ref="pc:Terms" minOccurs="0" maxOccurs="1"/>
        </xsd:sequence>
      </xsd:complexType>
    </xsd:element>
    <xsd:element name="TaxCatchAllLabel" ma:index="27" nillable="true" ma:displayName="Taxonomy Catch All Column1" ma:hidden="true" ma:list="{77ecd6d8-4dae-459f-b43f-00427580141c}" ma:internalName="TaxCatchAllLabel" ma:readOnly="true" ma:showField="CatchAllDataLabel" ma:web="123014a7-a100-4d54-b927-1560aa753183">
      <xsd:complexType>
        <xsd:complexContent>
          <xsd:extension base="dms:MultiChoiceLookup">
            <xsd:sequence>
              <xsd:element name="Value" type="dms:Lookup" maxOccurs="unbounded" minOccurs="0" nillable="true"/>
            </xsd:sequence>
          </xsd:extension>
        </xsd:complexContent>
      </xsd:complexType>
    </xsd:element>
    <xsd:element name="_dlc_DocId" ma:index="29" nillable="true" ma:displayName="Document ID Value" ma:description="The value of the document ID assigned to this item." ma:internalName="_dlc_DocId" ma:readOnly="true">
      <xsd:simpleType>
        <xsd:restriction base="dms:Text"/>
      </xsd:simpleType>
    </xsd:element>
    <xsd:element name="_dlc_DocIdUrl" ma:index="30"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Current_x0020_Version" ma:index="35" nillable="true" ma:displayName="Current Version" ma:description="The current version number of the file in SharePoint." ma:hidden="true" ma:internalName="Current_x0020_Version" ma:readOnly="false">
      <xsd:simpleType>
        <xsd:restriction base="dms:Text"/>
      </xsd:simpleType>
    </xsd:element>
    <xsd:element name="Issue_x0020_Date" ma:index="36" nillable="true" ma:displayName="Issue Date" ma:default="[today]" ma:description="The date this document is being issued." ma:format="DateOnly" ma:internalName="Issue_x0020_Date">
      <xsd:simpleType>
        <xsd:restriction base="dms:DateTime"/>
      </xsd:simpleType>
    </xsd:element>
    <xsd:element name="ISS_x0020_Author" ma:index="37" nillable="true" ma:displayName="ISS Author" ma:description="Use the people picker to specify the name of the ISS employee who is responsible for this document." ma:hidden="true" ma:list="UserInfo" ma:SharePointGroup="0" ma:internalName="ISS_x0020_Author" ma:readOnly="false" ma:showField="Titl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P2_x0020_Author" ma:index="38" nillable="true" ma:displayName="P2 Author" ma:description="Name of the author of this document (first name and last name)." ma:internalName="P2_x0020_Author">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a9aceae-bc06-48ed-8bbf-c3deb125c9b6" elementFormDefault="qualified">
    <xsd:import namespace="http://schemas.microsoft.com/office/2006/documentManagement/types"/>
    <xsd:import namespace="http://schemas.microsoft.com/office/infopath/2007/PartnerControls"/>
    <xsd:element name="DLCPolicyLabelValue" ma:index="32" nillable="true" ma:displayName="Label" ma:description="Stores the current value of the label." ma:internalName="DLCPolicyLabelValue" ma:readOnly="true">
      <xsd:simpleType>
        <xsd:restriction base="dms:Note">
          <xsd:maxLength value="255"/>
        </xsd:restriction>
      </xsd:simpleType>
    </xsd:element>
    <xsd:element name="DLCPolicyLabelClientValue" ma:index="33" nillable="true" ma:displayName="Client Label Value" ma:description="Stores the last label value computed on the client." ma:hidden="true" ma:internalName="DLCPolicyLabelClientValue" ma:readOnly="false">
      <xsd:simpleType>
        <xsd:restriction base="dms:Note"/>
      </xsd:simpleType>
    </xsd:element>
    <xsd:element name="DLCPolicyLabelLock" ma:index="34" nillable="true" ma:displayName="Label Locked" ma:description="Indicates whether the label should be updated when item properties are modified." ma:hidden="true" ma:internalName="DLCPolicyLabelLock" ma:readOnly="fals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0" ma:displayName="Content Type"/>
        <xsd:element ref="dc:title" minOccurs="0" maxOccurs="1" ma:index="1" ma:displayName="Title"/>
        <xsd:element ref="dc:subject" minOccurs="0" maxOccurs="1"/>
        <xsd:element ref="dc:description" minOccurs="0" maxOccurs="1" ma:displayName="Comments"/>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p:Policy xmlns:p="office.server.policy" id="" local="true">
  <p:Name>Software Documentation</p:Name>
  <p:Description/>
  <p:Statement/>
  <p:PolicyItems>
    <p:PolicyItem featureId="Microsoft.Office.RecordsManagement.PolicyFeatures.PolicyLabel" staticId="0x010100EBF5A323BDC6B34CA36DE65A1CC1A531092600FE995F5527C8994CA534BF8979C2887B|801092262" UniqueId="15440967-eaae-4e00-bad6-ea8d69ef8bdf">
      <p:Name>Labels</p:Name>
      <p:Description>Generates labels that can be inserted in Microsoft Office documents to ensure that document properties or other important information are included when documents are printed. Labels can also be used to search for documents.</p:Description>
      <p:CustomData>
        <label>
          <segment type="metadata">_UIVersionString</segment>
        </label>
      </p:CustomData>
    </p:PolicyItem>
  </p:PolicyItems>
</p:Policy>
</file>

<file path=customXml/item5.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6.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FD98AD9-FADC-445D-B2A9-952AEB4762AD}"/>
</file>

<file path=customXml/itemProps2.xml><?xml version="1.0" encoding="utf-8"?>
<ds:datastoreItem xmlns:ds="http://schemas.openxmlformats.org/officeDocument/2006/customXml" ds:itemID="{39DB9376-AC6F-440F-B200-217E88B33BB1}"/>
</file>

<file path=customXml/itemProps3.xml><?xml version="1.0" encoding="utf-8"?>
<ds:datastoreItem xmlns:ds="http://schemas.openxmlformats.org/officeDocument/2006/customXml" ds:itemID="{6D7E0330-7DDF-4EEB-A567-6132F758EA69}"/>
</file>

<file path=customXml/itemProps4.xml><?xml version="1.0" encoding="utf-8"?>
<ds:datastoreItem xmlns:ds="http://schemas.openxmlformats.org/officeDocument/2006/customXml" ds:itemID="{6B20158D-9CE7-4392-9057-993772191FE9}"/>
</file>

<file path=customXml/itemProps5.xml><?xml version="1.0" encoding="utf-8"?>
<ds:datastoreItem xmlns:ds="http://schemas.openxmlformats.org/officeDocument/2006/customXml" ds:itemID="{5AD828F5-9BC7-485F-99AF-FE79560C9E3A}"/>
</file>

<file path=customXml/itemProps6.xml><?xml version="1.0" encoding="utf-8"?>
<ds:datastoreItem xmlns:ds="http://schemas.openxmlformats.org/officeDocument/2006/customXml" ds:itemID="{FBE9A023-DA13-4E5D-8805-F24756525730}"/>
</file>

<file path=docProps/app.xml><?xml version="1.0" encoding="utf-8"?>
<Properties xmlns="http://schemas.openxmlformats.org/officeDocument/2006/extended-properties" xmlns:vt="http://schemas.openxmlformats.org/officeDocument/2006/docPropsVTypes">
  <Template>P2 Professional.dotx</Template>
  <TotalTime>1760</TotalTime>
  <Pages>13</Pages>
  <Words>1692</Words>
  <Characters>9650</Characters>
  <Application>Microsoft Office Word</Application>
  <DocSecurity>0</DocSecurity>
  <Lines>80</Lines>
  <Paragraphs>22</Paragraphs>
  <ScaleCrop>false</ScaleCrop>
  <HeadingPairs>
    <vt:vector size="2" baseType="variant">
      <vt:variant>
        <vt:lpstr>Title</vt:lpstr>
      </vt:variant>
      <vt:variant>
        <vt:i4>1</vt:i4>
      </vt:variant>
    </vt:vector>
  </HeadingPairs>
  <TitlesOfParts>
    <vt:vector size="1" baseType="lpstr">
      <vt:lpstr>P2 Explorer 4.0 Release Notes</vt:lpstr>
    </vt:vector>
  </TitlesOfParts>
  <Company>P2</Company>
  <LinksUpToDate>false</LinksUpToDate>
  <CharactersWithSpaces>11320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P2 Explorer 4.0 Release Notes</dc:title>
  <dc:creator>Author</dc:creator>
  <cp:lastModifiedBy>T</cp:lastModifiedBy>
  <cp:revision>52</cp:revision>
  <cp:lastPrinted>2014-09-04T08:51:00Z</cp:lastPrinted>
  <dcterms:created xsi:type="dcterms:W3CDTF">2014-09-01T06:06:00Z</dcterms:created>
  <dcterms:modified xsi:type="dcterms:W3CDTF">2014-09-04T08:54:00Z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0x010100EBF5A323BDC6B34CA36DE65A1CC1A531092600FE995F5527C8994CA534BF8979C2887B</vt:lpwstr>
  </property>
  <property fmtid="{D5CDD505-2E9C-101B-9397-08002B2CF9AE}" pid="3" name="cb748e4e774447d888fdedca1eca75f7">
    <vt:lpwstr>P2 Energy Solutions|275e09c2-05cb-4ca4-8ac8-7be7ef14d15e</vt:lpwstr>
  </property>
  <property fmtid="{D5CDD505-2E9C-101B-9397-08002B2CF9AE}" pid="4" name="TaxCatchAll">
    <vt:lpwstr>859;#P2 Energy Solutions</vt:lpwstr>
  </property>
  <property fmtid="{D5CDD505-2E9C-101B-9397-08002B2CF9AE}" pid="5" name="_dlc_DocIdItemGuid">
    <vt:lpwstr>0ca10944-0f2e-4588-983b-e5813d533eeb</vt:lpwstr>
  </property>
  <property fmtid="{D5CDD505-2E9C-101B-9397-08002B2CF9AE}" pid="6" name="ISS_x0020_Company_x0020_Name">
    <vt:lpwstr>859;#P2 Energy Solutions|275e09c2-05cb-4ca4-8ac8-7be7ef14d15e</vt:lpwstr>
  </property>
  <property fmtid="{D5CDD505-2E9C-101B-9397-08002B2CF9AE}" pid="7" name="Product">
    <vt:lpwstr>909;#P2 Explorer|8a46e9da-d959-457c-8275-535a228636a0</vt:lpwstr>
  </property>
  <property fmtid="{D5CDD505-2E9C-101B-9397-08002B2CF9AE}" pid="8" name="Project_x0020_Name">
    <vt:lpwstr/>
  </property>
  <property fmtid="{D5CDD505-2E9C-101B-9397-08002B2CF9AE}" pid="9" name="Industry1">
    <vt:lpwstr/>
  </property>
  <property fmtid="{D5CDD505-2E9C-101B-9397-08002B2CF9AE}" pid="10" name="Customer">
    <vt:lpwstr/>
  </property>
  <property fmtid="{D5CDD505-2E9C-101B-9397-08002B2CF9AE}" pid="11" name="ISS Company Name">
    <vt:lpwstr>859;#P2 Energy Solutions|275e09c2-05cb-4ca4-8ac8-7be7ef14d15e</vt:lpwstr>
  </property>
  <property fmtid="{D5CDD505-2E9C-101B-9397-08002B2CF9AE}" pid="12" name="TemplateCategory">
    <vt:lpwstr>Software Documentation</vt:lpwstr>
  </property>
  <property fmtid="{D5CDD505-2E9C-101B-9397-08002B2CF9AE}" pid="13" name="Description0">
    <vt:lpwstr>Release notes for a product.</vt:lpwstr>
  </property>
  <property fmtid="{D5CDD505-2E9C-101B-9397-08002B2CF9AE}" pid="14" name="Quarter">
    <vt:lpwstr>Q1</vt:lpwstr>
  </property>
  <property fmtid="{D5CDD505-2E9C-101B-9397-08002B2CF9AE}" pid="15" name="Project Name">
    <vt:lpwstr/>
  </property>
</Properties>
</file>